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9E1" w:rsidRPr="00692DB8" w:rsidRDefault="004C3DAE" w:rsidP="00A179E1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692DB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ประมาณการ</w:t>
      </w:r>
      <w:r w:rsidR="005C4C86" w:rsidRPr="00692DB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รายละเอียด</w:t>
      </w:r>
      <w:r w:rsidRPr="00692DB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ค่าใช้จ่าย</w:t>
      </w:r>
    </w:p>
    <w:p w:rsidR="00664D95" w:rsidRPr="00692DB8" w:rsidRDefault="008D7ADC" w:rsidP="00664D95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692DB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โครงการ</w:t>
      </w:r>
      <w:r w:rsidR="00664D95" w:rsidRPr="00692DB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สร้างความเข้มแข็งทางด้านวัฒนธรรมท้องถิ่น</w:t>
      </w:r>
    </w:p>
    <w:p w:rsidR="004C3DAE" w:rsidRPr="00692DB8" w:rsidRDefault="004C3DAE" w:rsidP="00664D95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692DB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งบประมาณ</w:t>
      </w:r>
      <w:r w:rsidR="00930A68" w:rsidRPr="00692DB8">
        <w:rPr>
          <w:rFonts w:ascii="TH SarabunIT๙" w:hAnsi="TH SarabunIT๙" w:cs="TH SarabunIT๙"/>
          <w:b/>
          <w:bCs/>
          <w:color w:val="000000" w:themeColor="text1"/>
          <w:spacing w:val="-4"/>
          <w:sz w:val="32"/>
          <w:szCs w:val="32"/>
        </w:rPr>
        <w:t xml:space="preserve">  </w:t>
      </w:r>
      <w:r w:rsidR="00210531" w:rsidRPr="00692DB8">
        <w:rPr>
          <w:rFonts w:ascii="TH SarabunIT๙" w:hAnsi="TH SarabunIT๙" w:cs="TH SarabunIT๙"/>
          <w:b/>
          <w:bCs/>
          <w:color w:val="000000" w:themeColor="text1"/>
          <w:spacing w:val="-4"/>
          <w:sz w:val="32"/>
          <w:szCs w:val="32"/>
        </w:rPr>
        <w:t>1</w:t>
      </w:r>
      <w:r w:rsidR="00474968" w:rsidRPr="00692DB8">
        <w:rPr>
          <w:rFonts w:ascii="TH SarabunIT๙" w:hAnsi="TH SarabunIT๙" w:cs="TH SarabunIT๙"/>
          <w:b/>
          <w:bCs/>
          <w:color w:val="000000" w:themeColor="text1"/>
          <w:spacing w:val="-4"/>
          <w:sz w:val="32"/>
          <w:szCs w:val="32"/>
          <w:cs/>
        </w:rPr>
        <w:t>๗</w:t>
      </w:r>
      <w:r w:rsidR="00210531" w:rsidRPr="00692DB8">
        <w:rPr>
          <w:rFonts w:ascii="TH SarabunIT๙" w:hAnsi="TH SarabunIT๙" w:cs="TH SarabunIT๙"/>
          <w:b/>
          <w:bCs/>
          <w:color w:val="000000" w:themeColor="text1"/>
          <w:spacing w:val="-4"/>
          <w:sz w:val="32"/>
          <w:szCs w:val="32"/>
          <w:cs/>
        </w:rPr>
        <w:t>,033,00</w:t>
      </w:r>
      <w:r w:rsidR="00210531" w:rsidRPr="00692DB8">
        <w:rPr>
          <w:rFonts w:ascii="TH SarabunIT๙" w:hAnsi="TH SarabunIT๙" w:cs="TH SarabunIT๙"/>
          <w:b/>
          <w:bCs/>
          <w:color w:val="000000" w:themeColor="text1"/>
          <w:spacing w:val="-4"/>
          <w:sz w:val="32"/>
          <w:szCs w:val="32"/>
        </w:rPr>
        <w:t>0</w:t>
      </w:r>
      <w:r w:rsidR="00930A68" w:rsidRPr="00692DB8">
        <w:rPr>
          <w:rFonts w:ascii="TH SarabunIT๙" w:hAnsi="TH SarabunIT๙" w:cs="TH SarabunIT๙"/>
          <w:b/>
          <w:bCs/>
          <w:color w:val="000000" w:themeColor="text1"/>
          <w:spacing w:val="-4"/>
          <w:sz w:val="32"/>
          <w:szCs w:val="32"/>
          <w:cs/>
        </w:rPr>
        <w:t xml:space="preserve"> </w:t>
      </w:r>
      <w:r w:rsidR="006D20B9" w:rsidRPr="00692DB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บาท</w:t>
      </w:r>
    </w:p>
    <w:p w:rsidR="004C3DAE" w:rsidRPr="00692DB8" w:rsidRDefault="004C3DAE" w:rsidP="004C3DAE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692DB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*********************</w:t>
      </w:r>
      <w:r w:rsidRPr="00692DB8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*************</w:t>
      </w:r>
    </w:p>
    <w:p w:rsidR="008C0F2B" w:rsidRPr="00692DB8" w:rsidRDefault="008C0F2B" w:rsidP="008C0F2B">
      <w:pPr>
        <w:spacing w:before="36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92DB8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กิจกรรมที่ </w:t>
      </w:r>
      <w:r w:rsidR="0004456D" w:rsidRPr="00692DB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1. </w:t>
      </w:r>
      <w:r w:rsidR="00B80687" w:rsidRPr="00692DB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กิจกรรม</w:t>
      </w:r>
      <w:r w:rsidR="00664D95" w:rsidRPr="00692DB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เมืองตานี </w:t>
      </w:r>
      <w:r w:rsidR="00173FB8" w:rsidRPr="00692DB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เมืองคนดี</w:t>
      </w:r>
      <w:r w:rsidR="00664D95" w:rsidRPr="00692DB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เมืองพหุวัฒนธรรม</w:t>
      </w:r>
    </w:p>
    <w:p w:rsidR="000A6997" w:rsidRPr="00692DB8" w:rsidRDefault="000A6997" w:rsidP="008C0F2B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92DB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งบดำเนินงาน</w:t>
      </w:r>
    </w:p>
    <w:p w:rsidR="009A6D2A" w:rsidRPr="00E47D73" w:rsidRDefault="00E47D73" w:rsidP="0004456D">
      <w:pPr>
        <w:tabs>
          <w:tab w:val="left" w:pos="426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กิจกรรมย่อยที่ </w:t>
      </w:r>
      <w:r w:rsidR="009A6D2A" w:rsidRPr="00692DB8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1.1 </w:t>
      </w:r>
      <w:r w:rsidR="009A6D2A" w:rsidRPr="00E47D73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กิจกรรมค่ายเยาวชนพหุวัฒนธรรม</w:t>
      </w:r>
    </w:p>
    <w:p w:rsidR="005B26D7" w:rsidRPr="00692DB8" w:rsidRDefault="005B26D7" w:rsidP="0004456D">
      <w:pPr>
        <w:tabs>
          <w:tab w:val="left" w:pos="426"/>
        </w:tabs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692DB8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- </w:t>
      </w:r>
      <w:r w:rsidRPr="00692DB8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ค่าใช้สอย</w:t>
      </w:r>
    </w:p>
    <w:p w:rsidR="009A6D2A" w:rsidRPr="00692DB8" w:rsidRDefault="00E47D73" w:rsidP="0099080A">
      <w:pPr>
        <w:tabs>
          <w:tab w:val="left" w:pos="426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1. </w:t>
      </w:r>
      <w:r w:rsidR="009A6D2A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กิจกรรมประชุมชี้แจงคณะทำงาน/ติดตามผลการดำเนินงาน</w:t>
      </w:r>
    </w:p>
    <w:p w:rsidR="00E47D73" w:rsidRDefault="00E47D73" w:rsidP="00E47D73">
      <w:pPr>
        <w:pStyle w:val="a5"/>
        <w:tabs>
          <w:tab w:val="left" w:pos="426"/>
        </w:tabs>
        <w:ind w:left="0"/>
        <w:rPr>
          <w:rFonts w:ascii="TH SarabunIT๙" w:hAnsi="TH SarabunIT๙" w:cs="TH SarabunIT๙" w:hint="cs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9A6D2A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- ค่าอาหารประชุมคณะทำงาน</w:t>
      </w:r>
      <w:r w:rsidR="00FE7950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จำนวน</w:t>
      </w:r>
      <w:r w:rsidR="00EB5862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10 คนๆ ละ 1 มื้อๆ ละ 120 บาท </w:t>
      </w:r>
      <w:r w:rsidR="00EB5862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</w:t>
      </w:r>
      <w:r w:rsidR="009A6D2A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เป็นเงิน</w:t>
      </w:r>
      <w:r w:rsidR="00FE5126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9A6D2A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1,200 บาท</w:t>
      </w:r>
    </w:p>
    <w:p w:rsidR="009A6D2A" w:rsidRPr="00692DB8" w:rsidRDefault="00E47D73" w:rsidP="00E47D73">
      <w:pPr>
        <w:pStyle w:val="a5"/>
        <w:tabs>
          <w:tab w:val="left" w:pos="426"/>
        </w:tabs>
        <w:ind w:left="0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9A6D2A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- ค่าอาหารว่างและเครื่องดื่ม</w:t>
      </w:r>
      <w:r w:rsidR="00FE7950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จำนวน</w:t>
      </w:r>
      <w:r w:rsidR="00EB5862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10 คนๆ 1 มื้อๆ ละ 35 บาท </w:t>
      </w:r>
      <w:r w:rsidR="00EB5862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EB5862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</w:t>
      </w:r>
      <w:r w:rsidR="009A6D2A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เป็นเงิน 350 บาท</w:t>
      </w:r>
    </w:p>
    <w:p w:rsidR="0099080A" w:rsidRPr="00692DB8" w:rsidRDefault="00FE5126" w:rsidP="0099080A">
      <w:pPr>
        <w:pStyle w:val="a5"/>
        <w:tabs>
          <w:tab w:val="left" w:pos="426"/>
        </w:tabs>
        <w:ind w:left="1080"/>
        <w:jc w:val="right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692DB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รวมเป็นเงินหมวดค่าใช้สอย เป็นเงิน 1,550 บาท </w:t>
      </w:r>
    </w:p>
    <w:p w:rsidR="005B26D7" w:rsidRPr="00692DB8" w:rsidRDefault="005B26D7" w:rsidP="0099080A">
      <w:pPr>
        <w:tabs>
          <w:tab w:val="left" w:pos="426"/>
        </w:tabs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692DB8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- ค่าตอบแทน</w:t>
      </w:r>
      <w:r w:rsidR="0099080A" w:rsidRPr="00692DB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          </w:t>
      </w:r>
    </w:p>
    <w:p w:rsidR="00E47D73" w:rsidRDefault="00E47D73" w:rsidP="00E47D73">
      <w:pPr>
        <w:tabs>
          <w:tab w:val="left" w:pos="426"/>
        </w:tabs>
        <w:rPr>
          <w:rFonts w:ascii="TH SarabunIT๙" w:hAnsi="TH SarabunIT๙" w:cs="TH SarabunIT๙" w:hint="cs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2. </w:t>
      </w:r>
      <w:r w:rsidR="009A6D2A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กิจกรรมค่ายเยาวชนพหุวัฒนธรรม</w:t>
      </w:r>
    </w:p>
    <w:p w:rsidR="00E47D73" w:rsidRDefault="00E47D73" w:rsidP="00E47D73">
      <w:pPr>
        <w:tabs>
          <w:tab w:val="left" w:pos="426"/>
        </w:tabs>
        <w:rPr>
          <w:rFonts w:ascii="TH SarabunIT๙" w:hAnsi="TH SarabunIT๙" w:cs="TH SarabunIT๙" w:hint="cs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9A6D2A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- ค่าตอบแทนวิทยากรบรรยาย จ</w:t>
      </w:r>
      <w:r w:rsidR="00EB5862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ำนวน 4 ชั่วโมงๆ ละ 1,200 บาท </w:t>
      </w:r>
      <w:r w:rsidR="00EB5862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EB5862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99080A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</w:t>
      </w:r>
      <w:r w:rsidR="009A6D2A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เป็นเงิน 4,800 บาท</w:t>
      </w:r>
    </w:p>
    <w:p w:rsidR="00E47D73" w:rsidRDefault="00E47D73" w:rsidP="00E47D73">
      <w:pPr>
        <w:tabs>
          <w:tab w:val="left" w:pos="426"/>
        </w:tabs>
        <w:rPr>
          <w:rFonts w:ascii="TH SarabunIT๙" w:hAnsi="TH SarabunIT๙" w:cs="TH SarabunIT๙" w:hint="cs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9A6D2A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- ค่าตอบแทนวิทยากรเสวนา จำนวน</w:t>
      </w:r>
      <w:r w:rsidR="00FE7950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4 คนๆ ละ</w:t>
      </w:r>
      <w:r w:rsidR="00EB5862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3 ชั่วโมงๆ ละ 1,200 บาท </w:t>
      </w:r>
      <w:r w:rsidR="0099080A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</w:t>
      </w:r>
      <w:r w:rsidR="009A6D2A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เป็นเงิน </w:t>
      </w:r>
      <w:r w:rsidR="00EB5862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14,400 </w:t>
      </w:r>
      <w:r w:rsidR="009A6D2A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บาท</w:t>
      </w:r>
    </w:p>
    <w:p w:rsidR="00E47D73" w:rsidRDefault="00E47D73" w:rsidP="00E47D73">
      <w:pPr>
        <w:tabs>
          <w:tab w:val="left" w:pos="426"/>
        </w:tabs>
        <w:rPr>
          <w:rFonts w:ascii="TH SarabunIT๙" w:hAnsi="TH SarabunIT๙" w:cs="TH SarabunIT๙" w:hint="cs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9A6D2A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- ค่าตอบแทนวิทยากรกลุ่ม จำนวน 10 คนๆ ละ 6 ชั่วโมงๆ ละ 600</w:t>
      </w:r>
      <w:r w:rsidR="00FE7950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บาท</w:t>
      </w:r>
      <w:r w:rsidR="0099080A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    </w:t>
      </w:r>
      <w:r w:rsidR="009A6D2A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เป็นเงิน 36,000 บาท         </w:t>
      </w:r>
    </w:p>
    <w:p w:rsidR="0099080A" w:rsidRPr="00E47D73" w:rsidRDefault="00E47D73" w:rsidP="00E47D73">
      <w:pPr>
        <w:tabs>
          <w:tab w:val="left" w:pos="426"/>
        </w:tabs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9A6D2A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- ค่าตอบแทนวิทยากรในพื้นที่ชุมชนพหุวัฒนธรรม </w:t>
      </w:r>
      <w:r w:rsidR="00EB5862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3 คนๆ ละ 3 ชั่วโมงๆ ละ 600 บาท  </w:t>
      </w:r>
    </w:p>
    <w:p w:rsidR="009A6D2A" w:rsidRPr="00692DB8" w:rsidRDefault="00E47D73" w:rsidP="00EB5862">
      <w:pPr>
        <w:pStyle w:val="a5"/>
        <w:tabs>
          <w:tab w:val="left" w:pos="426"/>
        </w:tabs>
        <w:ind w:left="1080" w:right="-142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</w:t>
      </w:r>
      <w:r w:rsidR="009A6D2A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เป็นเงิน 5,400 บาท</w:t>
      </w:r>
    </w:p>
    <w:p w:rsidR="00FE5126" w:rsidRPr="00692DB8" w:rsidRDefault="00FE5126" w:rsidP="00FE5126">
      <w:pPr>
        <w:pStyle w:val="a5"/>
        <w:tabs>
          <w:tab w:val="left" w:pos="426"/>
        </w:tabs>
        <w:ind w:left="1080"/>
        <w:jc w:val="right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92DB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รวมเป็นเงินหมวดค่าตอบแทน เป็นเงิน 60,600 บาท </w:t>
      </w:r>
    </w:p>
    <w:p w:rsidR="00E47D73" w:rsidRDefault="005B26D7" w:rsidP="00E47D73">
      <w:pPr>
        <w:pStyle w:val="a5"/>
        <w:tabs>
          <w:tab w:val="left" w:pos="426"/>
        </w:tabs>
        <w:ind w:left="0"/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</w:rPr>
      </w:pPr>
      <w:r w:rsidRPr="00692DB8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- </w:t>
      </w:r>
      <w:r w:rsidRPr="00692DB8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ค่าใช้สอย</w:t>
      </w:r>
    </w:p>
    <w:p w:rsidR="00E47D73" w:rsidRDefault="00E47D73" w:rsidP="00E47D73">
      <w:pPr>
        <w:pStyle w:val="a5"/>
        <w:tabs>
          <w:tab w:val="left" w:pos="426"/>
        </w:tabs>
        <w:ind w:left="0"/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="009A6D2A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- ค่าอาหาร จำนวน</w:t>
      </w:r>
      <w:r w:rsidR="00EB5862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100 คน</w:t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5 มื้อๆ ละ 150 บาท </w:t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   </w:t>
      </w:r>
      <w:r w:rsidR="009A6D2A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เป็นเงิน 75,000 บาท</w:t>
      </w:r>
    </w:p>
    <w:p w:rsidR="00E47D73" w:rsidRDefault="00E47D73" w:rsidP="00E47D73">
      <w:pPr>
        <w:pStyle w:val="a5"/>
        <w:tabs>
          <w:tab w:val="left" w:pos="426"/>
        </w:tabs>
        <w:ind w:left="0"/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="009A6D2A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- ค่าอาหารว่างและเครื่องดื่ม จำ</w:t>
      </w:r>
      <w:r w:rsidR="0099080A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นวน 100 คน 6 มื้อๆ ละ 50 บาท </w:t>
      </w:r>
      <w:r w:rsidR="0099080A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        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  </w:t>
      </w:r>
      <w:r w:rsidR="009A6D2A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เป็นเงิน 30,000 บาท</w:t>
      </w:r>
    </w:p>
    <w:p w:rsidR="0099080A" w:rsidRPr="00E47D73" w:rsidRDefault="00E47D73" w:rsidP="00E47D73">
      <w:pPr>
        <w:pStyle w:val="a5"/>
        <w:tabs>
          <w:tab w:val="left" w:pos="426"/>
        </w:tabs>
        <w:ind w:left="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="009A6D2A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- ค่าห้องพักผู้เข้าร่วมและเจ้าหน้าที่ จำนวน 2</w:t>
      </w:r>
      <w:r w:rsidR="00EB5862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คืนๆ ละ 55 ห้องๆ ละ 1,000 บาท   </w:t>
      </w:r>
    </w:p>
    <w:p w:rsidR="00E47D73" w:rsidRDefault="00E47D73" w:rsidP="00E47D73">
      <w:pPr>
        <w:pStyle w:val="a5"/>
        <w:tabs>
          <w:tab w:val="left" w:pos="426"/>
        </w:tabs>
        <w:ind w:left="1080" w:right="-142"/>
        <w:rPr>
          <w:rFonts w:ascii="TH SarabunIT๙" w:hAnsi="TH SarabunIT๙" w:cs="TH SarabunIT๙" w:hint="cs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   </w:t>
      </w:r>
      <w:r w:rsidR="009A6D2A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เป็นเงิน </w:t>
      </w:r>
      <w:r w:rsidR="009A6D2A" w:rsidRPr="00692DB8">
        <w:rPr>
          <w:rFonts w:ascii="TH SarabunIT๙" w:hAnsi="TH SarabunIT๙" w:cs="TH SarabunIT๙"/>
          <w:color w:val="000000" w:themeColor="text1"/>
          <w:sz w:val="32"/>
          <w:szCs w:val="32"/>
        </w:rPr>
        <w:t>110</w:t>
      </w:r>
      <w:r w:rsidR="009A6D2A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,000 บาท</w:t>
      </w:r>
    </w:p>
    <w:p w:rsidR="00E47D73" w:rsidRDefault="00E47D73" w:rsidP="00E47D73">
      <w:pPr>
        <w:pStyle w:val="a5"/>
        <w:tabs>
          <w:tab w:val="left" w:pos="426"/>
        </w:tabs>
        <w:ind w:left="0" w:right="-142"/>
        <w:rPr>
          <w:rFonts w:ascii="TH SarabunIT๙" w:hAnsi="TH SarabunIT๙" w:cs="TH SarabunIT๙" w:hint="cs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9A6D2A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- ค่าห้องพักวิทยากร จำนวน 8 ห้อง จำนวน 2 คืนๆ ละ 1,0</w:t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00 บาท </w:t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   </w:t>
      </w:r>
      <w:r w:rsidR="009A6D2A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เป็นเงิน 16,000 บาท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</w:p>
    <w:p w:rsidR="00E47D73" w:rsidRDefault="00E47D73" w:rsidP="00E47D73">
      <w:pPr>
        <w:pStyle w:val="a5"/>
        <w:tabs>
          <w:tab w:val="left" w:pos="426"/>
        </w:tabs>
        <w:ind w:left="0" w:right="-142"/>
        <w:rPr>
          <w:rFonts w:ascii="TH SarabunIT๙" w:hAnsi="TH SarabunIT๙" w:cs="TH SarabunIT๙" w:hint="cs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9A6D2A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- ค่าพาหนะผู้เข้าร่วมอบรม เหมาจ่าย ไป-</w:t>
      </w:r>
      <w:r w:rsidR="00EB5862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กลับ จำนวน 100 คนๆ ละ 400 บาท </w:t>
      </w:r>
      <w:r w:rsidR="0099080A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เป็นเงิน 40,000 </w:t>
      </w:r>
      <w:r w:rsidR="009A6D2A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บาท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9A6D2A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- ค่าพาหนะวิทยากร เหมาจ่าย ไป-กลับ จำนวน 1</w:t>
      </w:r>
      <w:r w:rsidR="00FE7950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5</w:t>
      </w:r>
      <w:r w:rsidR="0099080A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คนๆ ละ 1,000 บาท        </w:t>
      </w:r>
      <w:r w:rsidR="009A6D2A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เป็นเงิน 1</w:t>
      </w:r>
      <w:r w:rsidR="00FE7950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5</w:t>
      </w:r>
      <w:r w:rsidR="009A6D2A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,000 บาท</w:t>
      </w:r>
    </w:p>
    <w:p w:rsidR="009A6D2A" w:rsidRPr="00692DB8" w:rsidRDefault="00E47D73" w:rsidP="00E47D73">
      <w:pPr>
        <w:pStyle w:val="a5"/>
        <w:tabs>
          <w:tab w:val="left" w:pos="426"/>
        </w:tabs>
        <w:ind w:left="0" w:right="-142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9A6D2A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- ค่ารถโดยสาร (รถบัส) + ค่าน้ำมัน กิจกรรมศึกษาดูงานชุมชนพหุวัฒนธรรม และแหล่งเรียนรู้ทางวัฒนธรรม</w:t>
      </w:r>
      <w:r w:rsidR="0099080A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9A6D2A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จำนวน 1 วัน</w:t>
      </w:r>
      <w:r w:rsidR="0099080A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ๆ ละ 2 คันๆ ละ 14,000 บาท </w:t>
      </w:r>
      <w:r w:rsidR="0099080A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99080A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        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    </w:t>
      </w:r>
      <w:r w:rsidR="009A6D2A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เป็นเงิน 28,000 บาท</w:t>
      </w:r>
    </w:p>
    <w:p w:rsidR="00E47D73" w:rsidRDefault="00FE5126" w:rsidP="00E47D73">
      <w:pPr>
        <w:pStyle w:val="a5"/>
        <w:tabs>
          <w:tab w:val="left" w:pos="426"/>
        </w:tabs>
        <w:ind w:left="1080"/>
        <w:jc w:val="right"/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</w:rPr>
      </w:pPr>
      <w:r w:rsidRPr="00692DB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รวมเป็นเงินหมวดค่าใช้สอย เป็นเงิน 314,000 บาท </w:t>
      </w:r>
    </w:p>
    <w:p w:rsidR="00E47D73" w:rsidRDefault="005B26D7" w:rsidP="00E47D73">
      <w:pPr>
        <w:pStyle w:val="a5"/>
        <w:tabs>
          <w:tab w:val="left" w:pos="426"/>
        </w:tabs>
        <w:ind w:left="0"/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</w:rPr>
      </w:pPr>
      <w:r w:rsidRPr="00692DB8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- ค่าวัสดุ</w:t>
      </w:r>
    </w:p>
    <w:p w:rsidR="00E47D73" w:rsidRDefault="00E47D73" w:rsidP="00E47D73">
      <w:pPr>
        <w:pStyle w:val="a5"/>
        <w:tabs>
          <w:tab w:val="left" w:pos="426"/>
        </w:tabs>
        <w:ind w:left="0"/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="005B26D7" w:rsidRPr="00692DB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- </w:t>
      </w:r>
      <w:r w:rsidR="009A6D2A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ค่าป้ายไวนิลประชาสัมพัน</w:t>
      </w:r>
      <w:r w:rsidR="00EB5862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ธ์ จำนว</w:t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น 2 ผืนๆ ละ 1,500 บาท</w:t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     </w:t>
      </w:r>
      <w:r w:rsidR="009A6D2A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เป็นเงิน 3,000 บาท</w:t>
      </w:r>
    </w:p>
    <w:p w:rsidR="009A6D2A" w:rsidRPr="00E47D73" w:rsidRDefault="00E47D73" w:rsidP="00E47D73">
      <w:pPr>
        <w:pStyle w:val="a5"/>
        <w:tabs>
          <w:tab w:val="left" w:pos="426"/>
        </w:tabs>
        <w:ind w:left="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="00EB5862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- ค</w:t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่าวัสดุฝึกอบรม  </w:t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     </w:t>
      </w:r>
      <w:r w:rsidR="009A6D2A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เป็นเงิน </w:t>
      </w:r>
      <w:r w:rsidR="00124807" w:rsidRPr="00692DB8">
        <w:rPr>
          <w:rFonts w:ascii="TH SarabunIT๙" w:hAnsi="TH SarabunIT๙" w:cs="TH SarabunIT๙"/>
          <w:color w:val="000000" w:themeColor="text1"/>
          <w:sz w:val="32"/>
          <w:szCs w:val="32"/>
        </w:rPr>
        <w:t>6</w:t>
      </w:r>
      <w:r w:rsidR="00124807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,</w:t>
      </w:r>
      <w:r w:rsidR="00124807" w:rsidRPr="00692DB8">
        <w:rPr>
          <w:rFonts w:ascii="TH SarabunIT๙" w:hAnsi="TH SarabunIT๙" w:cs="TH SarabunIT๙"/>
          <w:color w:val="000000" w:themeColor="text1"/>
          <w:sz w:val="32"/>
          <w:szCs w:val="32"/>
        </w:rPr>
        <w:t>600</w:t>
      </w:r>
      <w:r w:rsidR="00FE5126" w:rsidRPr="00692DB8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9A6D2A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บาท</w:t>
      </w:r>
    </w:p>
    <w:p w:rsidR="005A4173" w:rsidRPr="00692DB8" w:rsidRDefault="00FE5126" w:rsidP="005A4173">
      <w:pPr>
        <w:pStyle w:val="a5"/>
        <w:tabs>
          <w:tab w:val="left" w:pos="426"/>
        </w:tabs>
        <w:ind w:left="1080"/>
        <w:jc w:val="right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692DB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รวมเป็นเงินหมวดค่าวัสดุ เป็นเงิน </w:t>
      </w:r>
      <w:r w:rsidRPr="00692DB8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9</w:t>
      </w:r>
      <w:r w:rsidRPr="00692DB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,600 บาท </w:t>
      </w:r>
    </w:p>
    <w:p w:rsidR="00E47D73" w:rsidRDefault="009A6D2A" w:rsidP="00E47D73">
      <w:pPr>
        <w:pStyle w:val="a5"/>
        <w:tabs>
          <w:tab w:val="left" w:pos="426"/>
        </w:tabs>
        <w:ind w:left="1080"/>
        <w:jc w:val="right"/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</w:rPr>
      </w:pPr>
      <w:r w:rsidRPr="00692DB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รวมเป็นเงิน</w:t>
      </w:r>
      <w:r w:rsidR="0099080A" w:rsidRPr="00692DB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ทั้งสิ้น</w:t>
      </w:r>
      <w:r w:rsidR="005A4173" w:rsidRPr="00692DB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  <w:r w:rsidRPr="00692DB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3</w:t>
      </w:r>
      <w:r w:rsidR="009D2653" w:rsidRPr="00692DB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8</w:t>
      </w:r>
      <w:r w:rsidR="00124807" w:rsidRPr="00692DB8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5</w:t>
      </w:r>
      <w:r w:rsidRPr="00692DB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,</w:t>
      </w:r>
      <w:r w:rsidR="00124807" w:rsidRPr="00692DB8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75</w:t>
      </w:r>
      <w:r w:rsidRPr="00692DB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0 บาท</w:t>
      </w:r>
    </w:p>
    <w:p w:rsidR="00E47D73" w:rsidRDefault="00E47D73" w:rsidP="00E47D73">
      <w:pPr>
        <w:pStyle w:val="a5"/>
        <w:tabs>
          <w:tab w:val="left" w:pos="426"/>
        </w:tabs>
        <w:ind w:left="1080"/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</w:rPr>
      </w:pPr>
    </w:p>
    <w:p w:rsidR="00E47D73" w:rsidRDefault="00E47D73" w:rsidP="00E47D73">
      <w:pPr>
        <w:pStyle w:val="a5"/>
        <w:tabs>
          <w:tab w:val="left" w:pos="426"/>
        </w:tabs>
        <w:ind w:left="1080"/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</w:rPr>
      </w:pPr>
    </w:p>
    <w:p w:rsidR="00E47D73" w:rsidRDefault="00E47D73" w:rsidP="00E47D73">
      <w:pPr>
        <w:pStyle w:val="a5"/>
        <w:tabs>
          <w:tab w:val="left" w:pos="426"/>
        </w:tabs>
        <w:ind w:left="1080"/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</w:rPr>
      </w:pPr>
    </w:p>
    <w:p w:rsidR="005B26D7" w:rsidRPr="00692DB8" w:rsidRDefault="00E47D73" w:rsidP="00E47D73">
      <w:pPr>
        <w:pStyle w:val="a5"/>
        <w:tabs>
          <w:tab w:val="left" w:pos="426"/>
        </w:tabs>
        <w:spacing w:after="0"/>
        <w:ind w:left="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lastRenderedPageBreak/>
        <w:t xml:space="preserve">กิจกรรมย่อยที่ </w:t>
      </w:r>
      <w:r w:rsidR="005A4173" w:rsidRPr="00692DB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1.2  </w:t>
      </w:r>
      <w:r w:rsidR="0022236C" w:rsidRPr="00E47D73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กิจกรรม</w:t>
      </w:r>
      <w:r w:rsidR="005239DC" w:rsidRPr="00E47D73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ส่งเสริมเอี๊ยะติกาฟในเดือนรอมฎอน</w:t>
      </w:r>
    </w:p>
    <w:p w:rsidR="00E47D73" w:rsidRDefault="005B26D7" w:rsidP="00E47D73">
      <w:pP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</w:rPr>
      </w:pPr>
      <w:r w:rsidRPr="00692DB8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- ค่าใช้สอย</w:t>
      </w:r>
    </w:p>
    <w:p w:rsidR="005239DC" w:rsidRPr="00E47D73" w:rsidRDefault="00E47D73" w:rsidP="00E47D73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="005A4173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- </w:t>
      </w:r>
      <w:r w:rsidR="005239DC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ค่าอาหาร จำนวน </w:t>
      </w:r>
      <w:r w:rsidR="0022236C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133</w:t>
      </w:r>
      <w:r w:rsidR="005A4173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22236C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ชุมชน</w:t>
      </w:r>
      <w:r w:rsidR="005239DC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ๆ ละ 20 คนๆละ 10 มื้อๆละ 1</w:t>
      </w:r>
      <w:r w:rsidR="001164D1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2</w:t>
      </w:r>
      <w:r w:rsidR="009328F4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0 บาท  </w:t>
      </w:r>
      <w:r w:rsidR="001164D1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เป็นเงิน </w:t>
      </w:r>
      <w:r w:rsidR="00B2119F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3,192,000</w:t>
      </w:r>
      <w:r w:rsidR="001164D1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บาท</w:t>
      </w:r>
    </w:p>
    <w:p w:rsidR="005B26D7" w:rsidRPr="00692DB8" w:rsidRDefault="005A4173" w:rsidP="00427047">
      <w:pPr>
        <w:pStyle w:val="a5"/>
        <w:tabs>
          <w:tab w:val="left" w:pos="426"/>
        </w:tabs>
        <w:ind w:left="1080"/>
        <w:jc w:val="right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692DB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รวมเป็นเงินหมวดค่าใช้สอย เป็นเงิน 3,192,000 บาท</w:t>
      </w:r>
    </w:p>
    <w:p w:rsidR="00E47D73" w:rsidRDefault="005B26D7" w:rsidP="00E47D73">
      <w:pPr>
        <w:pStyle w:val="a5"/>
        <w:tabs>
          <w:tab w:val="left" w:pos="426"/>
        </w:tabs>
        <w:ind w:left="0"/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</w:rPr>
      </w:pPr>
      <w:r w:rsidRPr="00692DB8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- ค่าวัสดุ</w:t>
      </w:r>
      <w:r w:rsidR="005A4173" w:rsidRPr="00692DB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</w:p>
    <w:p w:rsidR="00E47D73" w:rsidRDefault="00E47D73" w:rsidP="00E47D73">
      <w:pPr>
        <w:pStyle w:val="a5"/>
        <w:tabs>
          <w:tab w:val="left" w:pos="426"/>
        </w:tabs>
        <w:ind w:left="0"/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="005A4173" w:rsidRPr="00692DB8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 xml:space="preserve">- </w:t>
      </w:r>
      <w:r w:rsidR="005239DC" w:rsidRPr="00692DB8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 xml:space="preserve">ค่าป้ายไวนิล </w:t>
      </w:r>
      <w:r w:rsidR="005A4173" w:rsidRPr="00692DB8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 xml:space="preserve">จำนวน </w:t>
      </w:r>
      <w:r w:rsidR="0022236C" w:rsidRPr="00692DB8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133</w:t>
      </w:r>
      <w:r w:rsidR="001164D1" w:rsidRPr="00692DB8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 xml:space="preserve"> ป้ายๆ</w:t>
      </w:r>
      <w:r w:rsidR="001F15B3" w:rsidRPr="00692DB8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 xml:space="preserve"> ละ 750 บาท</w:t>
      </w:r>
      <w:r w:rsidR="001164D1" w:rsidRPr="00692DB8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 xml:space="preserve"> (ขนาดป้าย 1</w:t>
      </w:r>
      <w:r w:rsidR="001164D1" w:rsidRPr="00692DB8">
        <w:rPr>
          <w:rFonts w:ascii="TH SarabunIT๙" w:hAnsi="TH SarabunIT๙" w:cs="TH SarabunIT๙"/>
          <w:color w:val="000000" w:themeColor="text1"/>
          <w:spacing w:val="-6"/>
          <w:sz w:val="32"/>
          <w:szCs w:val="32"/>
        </w:rPr>
        <w:t>x</w:t>
      </w:r>
      <w:r w:rsidR="001164D1" w:rsidRPr="00692DB8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 xml:space="preserve">3 เมตร </w:t>
      </w:r>
      <w:r w:rsidR="001164D1" w:rsidRPr="00692DB8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lang w:val="en-GB"/>
        </w:rPr>
        <w:t xml:space="preserve">x </w:t>
      </w:r>
      <w:r w:rsidR="001164D1" w:rsidRPr="00692DB8">
        <w:rPr>
          <w:rFonts w:ascii="TH SarabunIT๙" w:hAnsi="TH SarabunIT๙" w:cs="TH SarabunIT๙"/>
          <w:color w:val="000000" w:themeColor="text1"/>
          <w:spacing w:val="-6"/>
          <w:sz w:val="32"/>
          <w:szCs w:val="32"/>
        </w:rPr>
        <w:t>250</w:t>
      </w:r>
      <w:r w:rsidR="005A4173" w:rsidRPr="00692DB8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 xml:space="preserve"> บาท)</w:t>
      </w:r>
      <w:r w:rsidR="009328F4" w:rsidRPr="00692DB8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 xml:space="preserve"> </w:t>
      </w:r>
    </w:p>
    <w:p w:rsidR="005239DC" w:rsidRPr="00E47D73" w:rsidRDefault="001164D1" w:rsidP="00E47D73">
      <w:pPr>
        <w:pStyle w:val="a5"/>
        <w:tabs>
          <w:tab w:val="left" w:pos="426"/>
        </w:tabs>
        <w:ind w:left="0"/>
        <w:jc w:val="right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692DB8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 xml:space="preserve">เป็นเงิน </w:t>
      </w:r>
      <w:r w:rsidR="001F15B3" w:rsidRPr="00692DB8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  <w:lang w:val="en-GB"/>
        </w:rPr>
        <w:t>99,750</w:t>
      </w:r>
      <w:r w:rsidRPr="00692DB8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 xml:space="preserve"> บาท</w:t>
      </w:r>
    </w:p>
    <w:p w:rsidR="005A4173" w:rsidRPr="00692DB8" w:rsidRDefault="005A4173" w:rsidP="005A4173">
      <w:pPr>
        <w:pStyle w:val="a5"/>
        <w:spacing w:after="0" w:line="240" w:lineRule="auto"/>
        <w:ind w:left="1440" w:firstLine="720"/>
        <w:contextualSpacing w:val="0"/>
        <w:jc w:val="right"/>
        <w:rPr>
          <w:rFonts w:ascii="TH SarabunIT๙" w:hAnsi="TH SarabunIT๙" w:cs="TH SarabunIT๙"/>
          <w:color w:val="000000" w:themeColor="text1"/>
          <w:spacing w:val="-6"/>
          <w:sz w:val="32"/>
          <w:szCs w:val="32"/>
        </w:rPr>
      </w:pPr>
      <w:r w:rsidRPr="00692DB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รวมเป็นเงินหมวดค่าวัสดุ เป็นเงิน </w:t>
      </w:r>
      <w:r w:rsidRPr="00692DB8">
        <w:rPr>
          <w:rFonts w:ascii="TH SarabunIT๙" w:hAnsi="TH SarabunIT๙" w:cs="TH SarabunIT๙"/>
          <w:b/>
          <w:bCs/>
          <w:color w:val="000000" w:themeColor="text1"/>
          <w:spacing w:val="-6"/>
          <w:sz w:val="32"/>
          <w:szCs w:val="32"/>
          <w:cs/>
          <w:lang w:val="en-GB"/>
        </w:rPr>
        <w:t>99,750</w:t>
      </w:r>
      <w:r w:rsidRPr="00692DB8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 xml:space="preserve"> </w:t>
      </w:r>
      <w:r w:rsidRPr="00692DB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บาท</w:t>
      </w:r>
    </w:p>
    <w:p w:rsidR="00604E66" w:rsidRPr="00692DB8" w:rsidRDefault="0093703B" w:rsidP="0093703B">
      <w:pPr>
        <w:pStyle w:val="a5"/>
        <w:spacing w:after="0" w:line="240" w:lineRule="auto"/>
        <w:ind w:left="108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E47D73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           </w:t>
      </w:r>
      <w:r w:rsidR="001164D1" w:rsidRPr="00692DB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รวมเป็นเงิน</w:t>
      </w:r>
      <w:r w:rsidR="00E47D73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ทั้งสิ้น</w:t>
      </w:r>
      <w:r w:rsidR="001164D1" w:rsidRPr="00692DB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  <w:r w:rsidR="001F15B3" w:rsidRPr="00692DB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3,291,750</w:t>
      </w:r>
      <w:r w:rsidR="001164D1" w:rsidRPr="00692DB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บาท</w:t>
      </w:r>
    </w:p>
    <w:p w:rsidR="00E47D73" w:rsidRDefault="00E47D73" w:rsidP="009328F4">
      <w:pPr>
        <w:tabs>
          <w:tab w:val="left" w:pos="426"/>
        </w:tabs>
        <w:spacing w:before="24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กิจกรรมย่อยที่ </w:t>
      </w:r>
      <w:r w:rsidR="00EF4017" w:rsidRPr="00692DB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1.3 </w:t>
      </w:r>
      <w:r w:rsidR="0093703B" w:rsidRPr="00E47D73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กิจกรรมทำบุญไหว้พระ 9 วัด เนื่องในวันสำคัญทางศาสนา</w:t>
      </w:r>
    </w:p>
    <w:p w:rsidR="001D4F66" w:rsidRPr="00692DB8" w:rsidRDefault="001D4F66" w:rsidP="00E47D73">
      <w:pPr>
        <w:tabs>
          <w:tab w:val="left" w:pos="426"/>
        </w:tabs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692DB8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- </w:t>
      </w:r>
      <w:r w:rsidRPr="00692DB8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ค่าตอบแทน</w:t>
      </w:r>
    </w:p>
    <w:p w:rsidR="0093703B" w:rsidRPr="00692DB8" w:rsidRDefault="00E47D73" w:rsidP="00427047">
      <w:pPr>
        <w:tabs>
          <w:tab w:val="left" w:pos="426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470100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93703B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-  ค่าตอบแทนวิทยากรสงฆ์  จำนวน </w:t>
      </w:r>
      <w:r w:rsidR="001F15B3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1</w:t>
      </w:r>
      <w:r w:rsidR="0093703B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ครั้งๆ ละ 2 คนๆ ละ 1,000 บาท</w:t>
      </w:r>
      <w:r w:rsidR="00427047" w:rsidRPr="00692DB8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   </w:t>
      </w:r>
      <w:r w:rsidR="00982F76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เป็นเงิน </w:t>
      </w:r>
      <w:r w:rsidR="001F15B3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2</w:t>
      </w:r>
      <w:r w:rsidR="00982F76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,000 บาท</w:t>
      </w:r>
    </w:p>
    <w:p w:rsidR="00EF4017" w:rsidRPr="00692DB8" w:rsidRDefault="00EF4017" w:rsidP="00EF4017">
      <w:pPr>
        <w:pStyle w:val="a5"/>
        <w:tabs>
          <w:tab w:val="left" w:pos="426"/>
        </w:tabs>
        <w:ind w:left="1080"/>
        <w:jc w:val="right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692DB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รวมเป็นเงินหมวดค่าตอบแทน เป็นเงิน 2,000 บาท </w:t>
      </w:r>
    </w:p>
    <w:p w:rsidR="001D4F66" w:rsidRPr="00692DB8" w:rsidRDefault="001D4F66" w:rsidP="00E47D73">
      <w:pPr>
        <w:pStyle w:val="a5"/>
        <w:tabs>
          <w:tab w:val="left" w:pos="426"/>
        </w:tabs>
        <w:spacing w:after="0"/>
        <w:ind w:left="0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692DB8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- ค่าใช้สอย</w:t>
      </w:r>
    </w:p>
    <w:p w:rsidR="00EF4017" w:rsidRPr="00692DB8" w:rsidRDefault="00470100" w:rsidP="00427047">
      <w:pPr>
        <w:tabs>
          <w:tab w:val="left" w:pos="426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93703B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-  ค่าอาหารกลางวันผู้เข้าร่วมกิจกรรม จำนวน </w:t>
      </w:r>
      <w:r w:rsidR="001F15B3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1</w:t>
      </w:r>
      <w:r w:rsidR="0093703B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ครั้งๆ ละ 100 คนๆละ 1 มื้อๆ ละ 120 บาท</w:t>
      </w:r>
    </w:p>
    <w:p w:rsidR="00470100" w:rsidRDefault="00470100" w:rsidP="0093703B">
      <w:pPr>
        <w:pStyle w:val="a5"/>
        <w:tabs>
          <w:tab w:val="left" w:pos="426"/>
        </w:tabs>
        <w:rPr>
          <w:rFonts w:ascii="TH SarabunIT๙" w:hAnsi="TH SarabunIT๙" w:cs="TH SarabunIT๙" w:hint="cs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   </w:t>
      </w:r>
      <w:r w:rsidR="00982F76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เป็นเงิน </w:t>
      </w:r>
      <w:r w:rsidR="001F15B3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12</w:t>
      </w:r>
      <w:r w:rsidR="00982F76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,000 บาท</w:t>
      </w:r>
    </w:p>
    <w:p w:rsidR="00EF4017" w:rsidRPr="00692DB8" w:rsidRDefault="00470100" w:rsidP="00470100">
      <w:pPr>
        <w:pStyle w:val="a5"/>
        <w:tabs>
          <w:tab w:val="left" w:pos="426"/>
        </w:tabs>
        <w:ind w:left="0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93703B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- ค่าอาหารว่างและเครื่องดื่มผู้เข้าร่วมกิจกรรม จำนวน </w:t>
      </w:r>
      <w:r w:rsidR="001F15B3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1</w:t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ครั้งๆ ละ 100 คนๆละ 1 มื้อๆ</w:t>
      </w:r>
      <w:r w:rsidR="0093703B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ละ 35 บาท</w:t>
      </w:r>
    </w:p>
    <w:p w:rsidR="0093703B" w:rsidRPr="00692DB8" w:rsidRDefault="00470100" w:rsidP="00EF4017">
      <w:pPr>
        <w:pStyle w:val="a5"/>
        <w:tabs>
          <w:tab w:val="left" w:pos="426"/>
        </w:tabs>
        <w:spacing w:after="0"/>
        <w:contextualSpacing w:val="0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   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982F76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เป็นเงิน </w:t>
      </w:r>
      <w:r w:rsidR="001F15B3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3,5</w:t>
      </w:r>
      <w:r w:rsidR="00982F76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00 บาท</w:t>
      </w:r>
    </w:p>
    <w:p w:rsidR="00EF4017" w:rsidRPr="00692DB8" w:rsidRDefault="00470100" w:rsidP="00EF4017">
      <w:pPr>
        <w:tabs>
          <w:tab w:val="left" w:pos="426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eastAsia="Calibri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color w:val="000000" w:themeColor="text1"/>
          <w:sz w:val="32"/>
          <w:szCs w:val="32"/>
          <w:cs/>
        </w:rPr>
        <w:tab/>
      </w:r>
      <w:r w:rsidR="00EF4017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-  ค่าจ้างเหมารถบัส พร้อมน้ำมันเชื้อเพลิง 1วันๆ ละ 2 คันๆ ละ 14,000 บาท เป็นเงิน 28,000 บาท</w:t>
      </w:r>
    </w:p>
    <w:p w:rsidR="00EF4017" w:rsidRPr="00692DB8" w:rsidRDefault="006057F2" w:rsidP="006057F2">
      <w:pPr>
        <w:pStyle w:val="a5"/>
        <w:tabs>
          <w:tab w:val="left" w:pos="426"/>
        </w:tabs>
        <w:ind w:left="1080"/>
        <w:jc w:val="right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692DB8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692DB8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692DB8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692DB8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692DB8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692DB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รวมเป็นเงินหมวดค่าใช้สอย เป็นเงิน 43,500 บาท </w:t>
      </w:r>
    </w:p>
    <w:p w:rsidR="00470100" w:rsidRDefault="001D4F66" w:rsidP="00470100">
      <w:pPr>
        <w:pStyle w:val="a5"/>
        <w:tabs>
          <w:tab w:val="left" w:pos="426"/>
        </w:tabs>
        <w:ind w:left="0"/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</w:rPr>
      </w:pPr>
      <w:r w:rsidRPr="00692DB8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- ค่าวัสดุ</w:t>
      </w:r>
    </w:p>
    <w:p w:rsidR="00470100" w:rsidRDefault="00470100" w:rsidP="00470100">
      <w:pPr>
        <w:pStyle w:val="a5"/>
        <w:tabs>
          <w:tab w:val="left" w:pos="426"/>
        </w:tabs>
        <w:ind w:left="0"/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93703B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- ค่าจัดทำเครื่องไทยธรรม จำนวน </w:t>
      </w:r>
      <w:r w:rsidR="001F15B3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1</w:t>
      </w:r>
      <w:r w:rsidR="0093703B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ครั้ง</w:t>
      </w:r>
      <w:r w:rsidR="00982F76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ๆ ละ 9 ชุด ๆ ละ 500 บาท</w:t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 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</w:t>
      </w:r>
      <w:r w:rsidR="00982F76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เป็นเงิน</w:t>
      </w:r>
      <w:r w:rsidR="006057F2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1F15B3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4,5</w:t>
      </w:r>
      <w:r w:rsidR="00982F76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00 บาท</w:t>
      </w:r>
    </w:p>
    <w:p w:rsidR="00982F76" w:rsidRPr="00470100" w:rsidRDefault="00470100" w:rsidP="00470100">
      <w:pPr>
        <w:pStyle w:val="a5"/>
        <w:tabs>
          <w:tab w:val="left" w:pos="426"/>
        </w:tabs>
        <w:ind w:left="0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="00982F76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-  ค่าจัดทำป้ายไวนิล ขนาด 4 </w:t>
      </w:r>
      <w:r w:rsidR="00982F76" w:rsidRPr="00692DB8">
        <w:rPr>
          <w:rFonts w:ascii="TH SarabunIT๙" w:hAnsi="TH SarabunIT๙" w:cs="TH SarabunIT๙"/>
          <w:color w:val="000000" w:themeColor="text1"/>
          <w:sz w:val="32"/>
          <w:szCs w:val="32"/>
          <w:lang w:val="en-GB"/>
        </w:rPr>
        <w:t xml:space="preserve">x 2 </w:t>
      </w:r>
      <w:r w:rsidR="00982F76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เมตรๆ ละ 250 บาท จำนวน </w:t>
      </w:r>
      <w:r w:rsidR="001F15B3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1</w:t>
      </w:r>
      <w:r w:rsidR="00982F76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ผืน</w:t>
      </w:r>
      <w:r>
        <w:rPr>
          <w:rFonts w:ascii="TH SarabunIT๙" w:hAnsi="TH SarabunIT๙" w:cs="TH SarabunIT๙"/>
          <w:color w:val="000000" w:themeColor="text1"/>
          <w:sz w:val="32"/>
          <w:szCs w:val="32"/>
        </w:rPr>
        <w:tab/>
        <w:t xml:space="preserve">     </w:t>
      </w:r>
      <w:r w:rsidR="00982F76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เป็นเงิน</w:t>
      </w:r>
      <w:r w:rsidR="006057F2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1F15B3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2,5</w:t>
      </w:r>
      <w:r w:rsidR="00982F76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00 บาท</w:t>
      </w:r>
    </w:p>
    <w:p w:rsidR="006057F2" w:rsidRPr="00692DB8" w:rsidRDefault="009023AB" w:rsidP="006057F2">
      <w:pPr>
        <w:pStyle w:val="a5"/>
        <w:tabs>
          <w:tab w:val="left" w:pos="426"/>
        </w:tabs>
        <w:jc w:val="right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427047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</w:t>
      </w:r>
      <w:r w:rsidR="006057F2" w:rsidRPr="00692DB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รวมเป็นเงินหมวดค่าวัสดุ  เป็นเงิน 7,000 บาท</w:t>
      </w:r>
    </w:p>
    <w:p w:rsidR="00427047" w:rsidRPr="00692DB8" w:rsidRDefault="00C858FA" w:rsidP="00427047">
      <w:pPr>
        <w:pStyle w:val="a5"/>
        <w:tabs>
          <w:tab w:val="left" w:pos="426"/>
        </w:tabs>
        <w:jc w:val="right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692DB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692DB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692DB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692DB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692DB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  <w:t>รวมเป็นเงินทั้งสิ้น 3,730,000 บาท</w:t>
      </w:r>
    </w:p>
    <w:p w:rsidR="00470100" w:rsidRDefault="00470100" w:rsidP="00427047">
      <w:pPr>
        <w:tabs>
          <w:tab w:val="left" w:pos="426"/>
        </w:tabs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</w:rPr>
      </w:pPr>
    </w:p>
    <w:p w:rsidR="00C01AFC" w:rsidRPr="00692DB8" w:rsidRDefault="00692DB8" w:rsidP="00427047">
      <w:pPr>
        <w:tabs>
          <w:tab w:val="left" w:pos="426"/>
        </w:tabs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กิจกรรมที่ </w:t>
      </w:r>
      <w:r w:rsidR="00D752D8" w:rsidRPr="00692DB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2.</w:t>
      </w:r>
      <w:r w:rsidR="00CA2A4B" w:rsidRPr="00692DB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  <w:r w:rsidR="00BF0EB9" w:rsidRPr="00692DB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การจัดงาน</w:t>
      </w:r>
      <w:r w:rsidR="00C01AFC" w:rsidRPr="00692DB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สมัชชาคุณธรรมจังหวัดปัตตานี</w:t>
      </w:r>
      <w: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งบประมาณ 643,000 บาท</w:t>
      </w:r>
    </w:p>
    <w:p w:rsidR="006A781D" w:rsidRPr="00692DB8" w:rsidRDefault="006A781D" w:rsidP="00F77603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92DB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กิจกรรม</w:t>
      </w:r>
      <w:r w:rsidR="00470100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ย่อยที่ 2.1 </w:t>
      </w:r>
      <w:r w:rsidRPr="0047010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ระดับอำเภอ</w:t>
      </w:r>
    </w:p>
    <w:p w:rsidR="008C0F2B" w:rsidRPr="00470100" w:rsidRDefault="00427047" w:rsidP="00427047">
      <w:pPr>
        <w:ind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92DB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  <w:r w:rsidRPr="0047010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813C84" w:rsidRPr="0047010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กิจกรรมคัดเลือกบุคคล/องค์กร ต้นแบบ ๔ ด้าน (พอเพียง วินัย สุจริต จิตอาสา) รวม ๔๘ คน </w:t>
      </w:r>
    </w:p>
    <w:p w:rsidR="008C0F2B" w:rsidRPr="00692DB8" w:rsidRDefault="008C0F2B" w:rsidP="008C0F2B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692DB8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- </w:t>
      </w:r>
      <w:r w:rsidRPr="00692DB8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ค่าตอบแทน</w:t>
      </w:r>
    </w:p>
    <w:p w:rsidR="00F77603" w:rsidRPr="00692DB8" w:rsidRDefault="008C0F2B" w:rsidP="008C0F2B">
      <w:pPr>
        <w:ind w:left="72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92DB8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- </w:t>
      </w:r>
      <w:r w:rsidR="00F77603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ค่าตอบแทนกรรมการ จำนวน  ๗ คน ๆ</w:t>
      </w:r>
      <w:r w:rsidR="0047010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ละ ๕๐๐ บาท 12 อำเภอ </w:t>
      </w:r>
      <w:r w:rsidR="0047010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   </w:t>
      </w:r>
      <w:r w:rsidR="00F77603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เป็นเงิน ๔๒</w:t>
      </w:r>
      <w:r w:rsidR="00F77603" w:rsidRPr="00692DB8">
        <w:rPr>
          <w:rFonts w:ascii="TH SarabunIT๙" w:hAnsi="TH SarabunIT๙" w:cs="TH SarabunIT๙"/>
          <w:color w:val="000000" w:themeColor="text1"/>
          <w:sz w:val="32"/>
          <w:szCs w:val="32"/>
        </w:rPr>
        <w:t>,</w:t>
      </w:r>
      <w:r w:rsidR="00F77603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๐๐๐ บาท</w:t>
      </w:r>
    </w:p>
    <w:p w:rsidR="008C0F2B" w:rsidRPr="00692DB8" w:rsidRDefault="00F77603" w:rsidP="008C0F2B">
      <w:pPr>
        <w:ind w:left="720" w:firstLine="720"/>
        <w:jc w:val="right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692DB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รวมเป็นเงินหมวดค่า</w:t>
      </w:r>
      <w:r w:rsidR="008C0F2B" w:rsidRPr="00692DB8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ตอบแทน</w:t>
      </w:r>
      <w:r w:rsidRPr="00692DB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 เป็นเงิน 42,000 บา</w:t>
      </w:r>
      <w:r w:rsidR="008C0F2B" w:rsidRPr="00692DB8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ท</w:t>
      </w:r>
    </w:p>
    <w:p w:rsidR="008C0F2B" w:rsidRPr="00692DB8" w:rsidRDefault="008C0F2B" w:rsidP="008C0F2B">
      <w:pPr>
        <w:ind w:left="720" w:hanging="720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692DB8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- </w:t>
      </w:r>
      <w:r w:rsidRPr="00692DB8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ค่าใช้สอย</w:t>
      </w:r>
    </w:p>
    <w:p w:rsidR="00E9757E" w:rsidRPr="00692DB8" w:rsidRDefault="008C0F2B" w:rsidP="008C0F2B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692DB8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- </w:t>
      </w:r>
      <w:r w:rsidR="00F77603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ค่าอาหารว่างและเครื่องดื่มประชุมคัดเลือกบุคคล/องค์กรต้นแบบ ๗ คน ๆ ละ ๓๕ บาท ๑๒ อำเภอ  </w:t>
      </w:r>
    </w:p>
    <w:p w:rsidR="008C0F2B" w:rsidRPr="00692DB8" w:rsidRDefault="00F77603" w:rsidP="008C0F2B">
      <w:pPr>
        <w:ind w:left="720"/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เป็นเงิน ๒</w:t>
      </w:r>
      <w:r w:rsidRPr="00692DB8">
        <w:rPr>
          <w:rFonts w:ascii="TH SarabunIT๙" w:hAnsi="TH SarabunIT๙" w:cs="TH SarabunIT๙"/>
          <w:color w:val="000000" w:themeColor="text1"/>
          <w:sz w:val="32"/>
          <w:szCs w:val="32"/>
        </w:rPr>
        <w:t>,</w:t>
      </w:r>
      <w:r w:rsidR="008C0F2B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๙๔๐</w:t>
      </w:r>
      <w:r w:rsidR="008C0F2B" w:rsidRPr="00692DB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บาท</w:t>
      </w:r>
    </w:p>
    <w:p w:rsidR="00470100" w:rsidRDefault="008C0F2B" w:rsidP="00470100">
      <w:pPr>
        <w:ind w:left="720"/>
        <w:rPr>
          <w:rFonts w:ascii="TH SarabunIT๙" w:hAnsi="TH SarabunIT๙" w:cs="TH SarabunIT๙" w:hint="cs"/>
          <w:color w:val="000000" w:themeColor="text1"/>
          <w:sz w:val="32"/>
          <w:szCs w:val="32"/>
        </w:rPr>
      </w:pPr>
      <w:r w:rsidRPr="00692DB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- </w:t>
      </w:r>
      <w:r w:rsidR="00813C84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ค่าอาหารกลางวันประชุมคัดเลือกบุคคล/องค์กรต้นแบบ ๗ คน ๆ ละ 120 บาท ๑๒ อำเภอ </w:t>
      </w:r>
      <w:r w:rsidR="00813C84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</w:p>
    <w:p w:rsidR="00813C84" w:rsidRPr="00692DB8" w:rsidRDefault="00813C84" w:rsidP="00470100">
      <w:pPr>
        <w:ind w:left="720"/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เป็นเงิน 10,080บาท</w:t>
      </w:r>
    </w:p>
    <w:p w:rsidR="00F77603" w:rsidRPr="00692DB8" w:rsidRDefault="00F77603" w:rsidP="000F27E9">
      <w:pPr>
        <w:ind w:left="720" w:firstLine="720"/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92DB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รวมเป็นเงินหมวดค่าใช้สอย  เป็นเงิน 13,020 บาท</w:t>
      </w:r>
    </w:p>
    <w:p w:rsidR="000F27E9" w:rsidRPr="00692DB8" w:rsidRDefault="000F27E9" w:rsidP="000F27E9">
      <w:pPr>
        <w:ind w:left="720" w:firstLine="720"/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470100" w:rsidRDefault="00470100" w:rsidP="0039789B">
      <w:pPr>
        <w:ind w:firstLine="720"/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</w:rPr>
      </w:pPr>
    </w:p>
    <w:p w:rsidR="0039789B" w:rsidRPr="00692DB8" w:rsidRDefault="00813C84" w:rsidP="00470100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692DB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lastRenderedPageBreak/>
        <w:t>กิจกรรม</w:t>
      </w:r>
      <w:r w:rsidR="00D42318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ย่อย</w:t>
      </w:r>
      <w:r w:rsidRPr="00692DB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ที่ 2</w:t>
      </w:r>
      <w:r w:rsidR="00D42318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.2 </w:t>
      </w:r>
      <w:r w:rsidRPr="00692DB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  <w:r w:rsidRPr="00D4231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ระดับจังหวัด</w:t>
      </w:r>
    </w:p>
    <w:p w:rsidR="001D4F66" w:rsidRPr="00692DB8" w:rsidRDefault="001D4F66" w:rsidP="001D4F66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692DB8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- </w:t>
      </w:r>
      <w:r w:rsidRPr="00692DB8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ค่าตอบแทน</w:t>
      </w:r>
    </w:p>
    <w:p w:rsidR="00F84A4B" w:rsidRPr="00D42318" w:rsidRDefault="0039789B" w:rsidP="0039789B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           - </w:t>
      </w:r>
      <w:r w:rsidR="00C01AFC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ค่าตอบแทนบรรยาย</w:t>
      </w:r>
      <w:r w:rsidR="00813C84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(</w:t>
      </w:r>
      <w:r w:rsidR="00C01AFC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บุคคลต้นแบบกล่าวปาฐกถา ๑ คน </w:t>
      </w:r>
      <w:r w:rsidR="00813C84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)</w:t>
      </w:r>
      <w:r w:rsidR="00D4231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D4231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          </w:t>
      </w:r>
      <w:r w:rsidR="00D4231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เป็นเงิน </w:t>
      </w:r>
      <w:r w:rsidR="00C01AFC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๕</w:t>
      </w:r>
      <w:r w:rsidR="00C01AFC" w:rsidRPr="00692DB8">
        <w:rPr>
          <w:rFonts w:ascii="TH SarabunIT๙" w:hAnsi="TH SarabunIT๙" w:cs="TH SarabunIT๙"/>
          <w:color w:val="000000" w:themeColor="text1"/>
          <w:sz w:val="32"/>
          <w:szCs w:val="32"/>
        </w:rPr>
        <w:t>,</w:t>
      </w:r>
      <w:r w:rsidR="00C01AFC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๐๐๐ บาท</w:t>
      </w:r>
      <w:r w:rsidR="00C01AFC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92DB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  - </w:t>
      </w:r>
      <w:r w:rsidR="00C01AFC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ค่าตอบแทนผู้ดำเนินการเสวนาและผู้เสวนา จำนวน ๒ </w:t>
      </w:r>
      <w:r w:rsidR="00813C84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วัน</w:t>
      </w:r>
      <w:r w:rsidR="00F84A4B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ๆ</w:t>
      </w:r>
      <w:r w:rsidR="00C01AFC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ละ </w:t>
      </w:r>
      <w:r w:rsidR="00C01AFC" w:rsidRPr="00692DB8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5 </w:t>
      </w:r>
      <w:r w:rsidR="00F84A4B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คนๆ 3 ชมๆ</w:t>
      </w:r>
      <w:r w:rsidR="00C01AFC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ละ ๖๐๐</w:t>
      </w:r>
      <w:r w:rsidR="00F84A4B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บาท </w:t>
      </w:r>
    </w:p>
    <w:p w:rsidR="00C01AFC" w:rsidRPr="00692DB8" w:rsidRDefault="00D42318" w:rsidP="0039789B">
      <w:pPr>
        <w:ind w:left="7200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</w:t>
      </w:r>
      <w:r w:rsidR="00C01AFC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เป็นเงิน 18,000 บาท</w:t>
      </w:r>
    </w:p>
    <w:p w:rsidR="00F84A4B" w:rsidRPr="00692DB8" w:rsidRDefault="0039789B" w:rsidP="00154595">
      <w:pPr>
        <w:ind w:firstLine="720"/>
        <w:jc w:val="right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- </w:t>
      </w:r>
      <w:r w:rsidR="00C01AFC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ค่าตอบแทนการแสดง จำนวน ๔ รายการ ๆ ละ ๕</w:t>
      </w:r>
      <w:r w:rsidR="00C01AFC" w:rsidRPr="00692DB8">
        <w:rPr>
          <w:rFonts w:ascii="TH SarabunIT๙" w:hAnsi="TH SarabunIT๙" w:cs="TH SarabunIT๙"/>
          <w:color w:val="000000" w:themeColor="text1"/>
          <w:sz w:val="32"/>
          <w:szCs w:val="32"/>
        </w:rPr>
        <w:t>,</w:t>
      </w:r>
      <w:r w:rsidR="0099523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๐๐๐.- บาท</w:t>
      </w:r>
      <w:r w:rsidR="0099523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99523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   </w:t>
      </w:r>
      <w:r w:rsidR="00C01AFC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เป็นเงิน ๒๐</w:t>
      </w:r>
      <w:r w:rsidR="00C01AFC" w:rsidRPr="00692DB8">
        <w:rPr>
          <w:rFonts w:ascii="TH SarabunIT๙" w:hAnsi="TH SarabunIT๙" w:cs="TH SarabunIT๙"/>
          <w:color w:val="000000" w:themeColor="text1"/>
          <w:sz w:val="32"/>
          <w:szCs w:val="32"/>
        </w:rPr>
        <w:t>,</w:t>
      </w:r>
      <w:r w:rsidR="00C01AFC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๐๐๐ บา</w:t>
      </w:r>
      <w:r w:rsidR="00154595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ท</w:t>
      </w:r>
      <w:r w:rsidR="00154595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154595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154595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F84A4B" w:rsidRPr="00692DB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รวมเป็นเงินหมวดค่า</w:t>
      </w:r>
      <w:r w:rsidR="00295D47" w:rsidRPr="00692DB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ตอบแทน</w:t>
      </w:r>
      <w:r w:rsidR="00F84A4B" w:rsidRPr="00692DB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 เป็นเงิน </w:t>
      </w:r>
      <w:r w:rsidRPr="00692DB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43</w:t>
      </w:r>
      <w:r w:rsidR="00F84A4B" w:rsidRPr="00692DB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,000 บาท</w:t>
      </w:r>
    </w:p>
    <w:p w:rsidR="001D4F66" w:rsidRPr="00692DB8" w:rsidRDefault="001D4F66" w:rsidP="001D4F66">
      <w:pPr>
        <w:ind w:left="5040" w:hanging="504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92DB8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- ค่าใช้สอย</w:t>
      </w:r>
    </w:p>
    <w:p w:rsidR="0039789B" w:rsidRPr="00692DB8" w:rsidRDefault="00154595" w:rsidP="0039789B">
      <w:pPr>
        <w:ind w:right="-1"/>
        <w:rPr>
          <w:rFonts w:ascii="TH SarabunIT๙" w:hAnsi="TH SarabunIT๙" w:cs="TH SarabunIT๙"/>
          <w:color w:val="000000" w:themeColor="text1"/>
          <w:spacing w:val="-4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pacing w:val="-4"/>
          <w:sz w:val="32"/>
          <w:szCs w:val="32"/>
          <w:cs/>
        </w:rPr>
        <w:tab/>
        <w:t xml:space="preserve">  </w:t>
      </w:r>
      <w:r w:rsidR="0039789B" w:rsidRPr="00692DB8">
        <w:rPr>
          <w:rFonts w:ascii="TH SarabunIT๙" w:hAnsi="TH SarabunIT๙" w:cs="TH SarabunIT๙"/>
          <w:color w:val="000000" w:themeColor="text1"/>
          <w:spacing w:val="-4"/>
          <w:sz w:val="32"/>
          <w:szCs w:val="32"/>
          <w:cs/>
        </w:rPr>
        <w:t xml:space="preserve">- </w:t>
      </w:r>
      <w:r w:rsidR="00C01AFC" w:rsidRPr="00692DB8">
        <w:rPr>
          <w:rFonts w:ascii="TH SarabunIT๙" w:hAnsi="TH SarabunIT๙" w:cs="TH SarabunIT๙"/>
          <w:color w:val="000000" w:themeColor="text1"/>
          <w:spacing w:val="-4"/>
          <w:sz w:val="32"/>
          <w:szCs w:val="32"/>
          <w:cs/>
        </w:rPr>
        <w:t>ค่าอาหารว่างและเครื่องดื่มประชุมคณะกรรมการดำเนินงาน ๖</w:t>
      </w:r>
      <w:r w:rsidR="0083145C" w:rsidRPr="00692DB8">
        <w:rPr>
          <w:rFonts w:ascii="TH SarabunIT๙" w:hAnsi="TH SarabunIT๙" w:cs="TH SarabunIT๙"/>
          <w:color w:val="000000" w:themeColor="text1"/>
          <w:spacing w:val="-4"/>
          <w:sz w:val="32"/>
          <w:szCs w:val="32"/>
          <w:cs/>
        </w:rPr>
        <w:t xml:space="preserve">๐ คน ๆ ละ ๓๕ บาท ๓ ครั้ง </w:t>
      </w:r>
    </w:p>
    <w:p w:rsidR="00154595" w:rsidRDefault="0039789B" w:rsidP="0039789B">
      <w:pPr>
        <w:ind w:right="-1"/>
        <w:rPr>
          <w:rFonts w:ascii="TH SarabunIT๙" w:hAnsi="TH SarabunIT๙" w:cs="TH SarabunIT๙" w:hint="cs"/>
          <w:color w:val="000000" w:themeColor="text1"/>
          <w:sz w:val="32"/>
          <w:szCs w:val="32"/>
        </w:rPr>
      </w:pPr>
      <w:r w:rsidRPr="00692DB8">
        <w:rPr>
          <w:rFonts w:ascii="TH SarabunIT๙" w:hAnsi="TH SarabunIT๙" w:cs="TH SarabunIT๙"/>
          <w:color w:val="000000" w:themeColor="text1"/>
          <w:spacing w:val="-4"/>
          <w:sz w:val="32"/>
          <w:szCs w:val="32"/>
          <w:cs/>
        </w:rPr>
        <w:tab/>
      </w:r>
      <w:r w:rsidRPr="00692DB8">
        <w:rPr>
          <w:rFonts w:ascii="TH SarabunIT๙" w:hAnsi="TH SarabunIT๙" w:cs="TH SarabunIT๙"/>
          <w:color w:val="000000" w:themeColor="text1"/>
          <w:spacing w:val="-4"/>
          <w:sz w:val="32"/>
          <w:szCs w:val="32"/>
          <w:cs/>
        </w:rPr>
        <w:tab/>
      </w:r>
      <w:r w:rsidRPr="00692DB8">
        <w:rPr>
          <w:rFonts w:ascii="TH SarabunIT๙" w:hAnsi="TH SarabunIT๙" w:cs="TH SarabunIT๙"/>
          <w:color w:val="000000" w:themeColor="text1"/>
          <w:spacing w:val="-4"/>
          <w:sz w:val="32"/>
          <w:szCs w:val="32"/>
          <w:cs/>
        </w:rPr>
        <w:tab/>
      </w:r>
      <w:r w:rsidRPr="00692DB8">
        <w:rPr>
          <w:rFonts w:ascii="TH SarabunIT๙" w:hAnsi="TH SarabunIT๙" w:cs="TH SarabunIT๙"/>
          <w:color w:val="000000" w:themeColor="text1"/>
          <w:spacing w:val="-4"/>
          <w:sz w:val="32"/>
          <w:szCs w:val="32"/>
          <w:cs/>
        </w:rPr>
        <w:tab/>
      </w:r>
      <w:r w:rsidRPr="00692DB8">
        <w:rPr>
          <w:rFonts w:ascii="TH SarabunIT๙" w:hAnsi="TH SarabunIT๙" w:cs="TH SarabunIT๙"/>
          <w:color w:val="000000" w:themeColor="text1"/>
          <w:spacing w:val="-4"/>
          <w:sz w:val="32"/>
          <w:szCs w:val="32"/>
          <w:cs/>
        </w:rPr>
        <w:tab/>
      </w:r>
      <w:r w:rsidR="00154595">
        <w:rPr>
          <w:rFonts w:ascii="TH SarabunIT๙" w:hAnsi="TH SarabunIT๙" w:cs="TH SarabunIT๙"/>
          <w:color w:val="000000" w:themeColor="text1"/>
          <w:spacing w:val="-4"/>
          <w:sz w:val="32"/>
          <w:szCs w:val="32"/>
          <w:cs/>
        </w:rPr>
        <w:tab/>
      </w:r>
      <w:r w:rsidR="00154595">
        <w:rPr>
          <w:rFonts w:ascii="TH SarabunIT๙" w:hAnsi="TH SarabunIT๙" w:cs="TH SarabunIT๙"/>
          <w:color w:val="000000" w:themeColor="text1"/>
          <w:spacing w:val="-4"/>
          <w:sz w:val="32"/>
          <w:szCs w:val="32"/>
          <w:cs/>
        </w:rPr>
        <w:tab/>
      </w:r>
      <w:r w:rsidR="00154595">
        <w:rPr>
          <w:rFonts w:ascii="TH SarabunIT๙" w:hAnsi="TH SarabunIT๙" w:cs="TH SarabunIT๙"/>
          <w:color w:val="000000" w:themeColor="text1"/>
          <w:spacing w:val="-4"/>
          <w:sz w:val="32"/>
          <w:szCs w:val="32"/>
          <w:cs/>
        </w:rPr>
        <w:tab/>
      </w:r>
      <w:r w:rsidR="00154595">
        <w:rPr>
          <w:rFonts w:ascii="TH SarabunIT๙" w:hAnsi="TH SarabunIT๙" w:cs="TH SarabunIT๙"/>
          <w:color w:val="000000" w:themeColor="text1"/>
          <w:spacing w:val="-4"/>
          <w:sz w:val="32"/>
          <w:szCs w:val="32"/>
          <w:cs/>
        </w:rPr>
        <w:tab/>
      </w:r>
      <w:r w:rsidR="00154595">
        <w:rPr>
          <w:rFonts w:ascii="TH SarabunIT๙" w:hAnsi="TH SarabunIT๙" w:cs="TH SarabunIT๙" w:hint="cs"/>
          <w:color w:val="000000" w:themeColor="text1"/>
          <w:spacing w:val="-4"/>
          <w:sz w:val="32"/>
          <w:szCs w:val="32"/>
          <w:cs/>
        </w:rPr>
        <w:t xml:space="preserve">                 </w:t>
      </w:r>
      <w:r w:rsidR="00C01AFC" w:rsidRPr="00692DB8">
        <w:rPr>
          <w:rFonts w:ascii="TH SarabunIT๙" w:hAnsi="TH SarabunIT๙" w:cs="TH SarabunIT๙"/>
          <w:color w:val="000000" w:themeColor="text1"/>
          <w:spacing w:val="-4"/>
          <w:sz w:val="32"/>
          <w:szCs w:val="32"/>
          <w:cs/>
        </w:rPr>
        <w:t>เป็นเงิน ๖</w:t>
      </w:r>
      <w:r w:rsidR="00C01AFC" w:rsidRPr="00692DB8">
        <w:rPr>
          <w:rFonts w:ascii="TH SarabunIT๙" w:hAnsi="TH SarabunIT๙" w:cs="TH SarabunIT๙"/>
          <w:color w:val="000000" w:themeColor="text1"/>
          <w:spacing w:val="-4"/>
          <w:sz w:val="32"/>
          <w:szCs w:val="32"/>
        </w:rPr>
        <w:t>,</w:t>
      </w:r>
      <w:r w:rsidR="00154595">
        <w:rPr>
          <w:rFonts w:ascii="TH SarabunIT๙" w:hAnsi="TH SarabunIT๙" w:cs="TH SarabunIT๙"/>
          <w:color w:val="000000" w:themeColor="text1"/>
          <w:spacing w:val="-4"/>
          <w:sz w:val="32"/>
          <w:szCs w:val="32"/>
          <w:cs/>
        </w:rPr>
        <w:t xml:space="preserve">๓๐๐ </w:t>
      </w:r>
      <w:r w:rsidR="00C01AFC" w:rsidRPr="00692DB8">
        <w:rPr>
          <w:rFonts w:ascii="TH SarabunIT๙" w:hAnsi="TH SarabunIT๙" w:cs="TH SarabunIT๙"/>
          <w:color w:val="000000" w:themeColor="text1"/>
          <w:spacing w:val="-4"/>
          <w:sz w:val="32"/>
          <w:szCs w:val="32"/>
          <w:cs/>
        </w:rPr>
        <w:t xml:space="preserve">บาท </w:t>
      </w:r>
      <w:r w:rsidR="00154595">
        <w:rPr>
          <w:rFonts w:ascii="TH SarabunIT๙" w:hAnsi="TH SarabunIT๙" w:cs="TH SarabunIT๙" w:hint="cs"/>
          <w:color w:val="000000" w:themeColor="text1"/>
          <w:spacing w:val="-4"/>
          <w:sz w:val="32"/>
          <w:szCs w:val="32"/>
          <w:cs/>
        </w:rPr>
        <w:tab/>
        <w:t xml:space="preserve">  </w:t>
      </w:r>
      <w:r w:rsidRPr="00692DB8">
        <w:rPr>
          <w:rFonts w:ascii="TH SarabunIT๙" w:hAnsi="TH SarabunIT๙" w:cs="TH SarabunIT๙"/>
          <w:color w:val="000000" w:themeColor="text1"/>
          <w:spacing w:val="-4"/>
          <w:sz w:val="32"/>
          <w:szCs w:val="32"/>
          <w:cs/>
        </w:rPr>
        <w:t xml:space="preserve">- </w:t>
      </w:r>
      <w:r w:rsidR="00C01AFC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ค่าอาหารว่างและเครื่องดื่มพิธีเปิดและผู้เข้าร่วมกิจกรรม ๑</w:t>
      </w:r>
      <w:r w:rsidR="00C01AFC" w:rsidRPr="00692DB8">
        <w:rPr>
          <w:rFonts w:ascii="TH SarabunIT๙" w:hAnsi="TH SarabunIT๙" w:cs="TH SarabunIT๙"/>
          <w:color w:val="000000" w:themeColor="text1"/>
          <w:sz w:val="32"/>
          <w:szCs w:val="32"/>
        </w:rPr>
        <w:t>,</w:t>
      </w:r>
      <w:r w:rsidR="00C01AFC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๐๐๐ คน ๆ</w:t>
      </w:r>
      <w:r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ละ ๓๕ บาท </w:t>
      </w:r>
    </w:p>
    <w:p w:rsidR="00154595" w:rsidRDefault="00154595" w:rsidP="0039789B">
      <w:pPr>
        <w:ind w:right="-1"/>
        <w:rPr>
          <w:rFonts w:ascii="TH SarabunIT๙" w:hAnsi="TH SarabunIT๙" w:cs="TH SarabunIT๙" w:hint="cs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  </w:t>
      </w:r>
      <w:r w:rsidR="00C01AFC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เป็นเงิน ๓๕</w:t>
      </w:r>
      <w:r w:rsidR="00C01AFC" w:rsidRPr="00692DB8">
        <w:rPr>
          <w:rFonts w:ascii="TH SarabunIT๙" w:hAnsi="TH SarabunIT๙" w:cs="TH SarabunIT๙"/>
          <w:color w:val="000000" w:themeColor="text1"/>
          <w:sz w:val="32"/>
          <w:szCs w:val="32"/>
        </w:rPr>
        <w:t>,</w:t>
      </w:r>
      <w:r w:rsidR="00C01AFC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๐๐๐ บาท</w:t>
      </w:r>
      <w:r w:rsidR="0039789B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39789B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- </w:t>
      </w:r>
      <w:r w:rsidR="00C01AFC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ค่าอาหารกลางวันป</w:t>
      </w:r>
      <w:r w:rsidR="0039789B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ระชุมคณะกรรมการดำเนินงาน  ๖๐ คน</w:t>
      </w:r>
      <w:r w:rsidR="00C01AFC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ๆ ละ 12</w:t>
      </w:r>
      <w:r w:rsidR="0039789B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0 บาท ๓ ครั้ง </w:t>
      </w:r>
    </w:p>
    <w:p w:rsidR="00154595" w:rsidRDefault="00154595" w:rsidP="0039789B">
      <w:pPr>
        <w:ind w:right="-1"/>
        <w:rPr>
          <w:rFonts w:ascii="TH SarabunIT๙" w:hAnsi="TH SarabunIT๙" w:cs="TH SarabunIT๙" w:hint="cs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  </w:t>
      </w:r>
      <w:r w:rsidR="00C01AFC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เป็นเงิน 21,600 บาท</w:t>
      </w:r>
      <w:r w:rsidR="0039789B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- </w:t>
      </w:r>
      <w:r w:rsidR="00C01AFC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ค่าอาหารกลางวันพิธีเปิดและผู้เข้าร่วมกิจกรรม  ๑</w:t>
      </w:r>
      <w:r w:rsidR="00C01AFC" w:rsidRPr="00692DB8">
        <w:rPr>
          <w:rFonts w:ascii="TH SarabunIT๙" w:hAnsi="TH SarabunIT๙" w:cs="TH SarabunIT๙"/>
          <w:color w:val="000000" w:themeColor="text1"/>
          <w:sz w:val="32"/>
          <w:szCs w:val="32"/>
        </w:rPr>
        <w:t>,</w:t>
      </w:r>
      <w:r w:rsidR="00C01AFC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๐๐๐ คน ๆ </w:t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ละ 120 บาท </w:t>
      </w:r>
    </w:p>
    <w:p w:rsidR="00295D47" w:rsidRPr="00692DB8" w:rsidRDefault="00154595" w:rsidP="0039789B">
      <w:pPr>
        <w:ind w:right="-1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</w:t>
      </w:r>
      <w:r w:rsidR="00C01AFC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เป็นเงิ</w:t>
      </w:r>
      <w:r w:rsidR="005B7CBA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น </w:t>
      </w:r>
      <w:r w:rsidR="0083145C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120,000</w:t>
      </w:r>
      <w:r w:rsidR="0039789B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C01AFC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บาท</w:t>
      </w:r>
      <w:r w:rsidR="0039789B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- </w:t>
      </w:r>
      <w:r w:rsidR="00C01AFC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ค่าจ้างจัดนิทรรศการ ๑๒ อำเภอ ๆ  ละ ๕</w:t>
      </w:r>
      <w:r w:rsidR="00C01AFC" w:rsidRPr="00692DB8">
        <w:rPr>
          <w:rFonts w:ascii="TH SarabunIT๙" w:hAnsi="TH SarabunIT๙" w:cs="TH SarabunIT๙"/>
          <w:color w:val="000000" w:themeColor="text1"/>
          <w:sz w:val="32"/>
          <w:szCs w:val="32"/>
        </w:rPr>
        <w:t>,</w:t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๐๐๐.- บาท  </w:t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   </w:t>
      </w:r>
      <w:r w:rsidR="00C01AFC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เป็นเงิน ๖๐</w:t>
      </w:r>
      <w:r w:rsidR="00C01AFC" w:rsidRPr="00692DB8">
        <w:rPr>
          <w:rFonts w:ascii="TH SarabunIT๙" w:hAnsi="TH SarabunIT๙" w:cs="TH SarabunIT๙"/>
          <w:color w:val="000000" w:themeColor="text1"/>
          <w:sz w:val="32"/>
          <w:szCs w:val="32"/>
        </w:rPr>
        <w:t>,</w:t>
      </w:r>
      <w:r w:rsidR="0083145C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๐๐๐ บาท</w:t>
      </w:r>
      <w:r w:rsidR="0039789B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- </w:t>
      </w:r>
      <w:r w:rsidR="00C01AFC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ค่าจ้างจัดนิทรรศการ ๑๒ หน่วยงาน/องค์กร ๆ ละ ๕</w:t>
      </w:r>
      <w:r w:rsidR="00C01AFC" w:rsidRPr="00692DB8">
        <w:rPr>
          <w:rFonts w:ascii="TH SarabunIT๙" w:hAnsi="TH SarabunIT๙" w:cs="TH SarabunIT๙"/>
          <w:color w:val="000000" w:themeColor="text1"/>
          <w:sz w:val="32"/>
          <w:szCs w:val="32"/>
        </w:rPr>
        <w:t>,</w:t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๐๐๐.- บาท</w:t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   </w:t>
      </w:r>
      <w:r w:rsidR="00C01AFC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เป็นเงิน ๖๐</w:t>
      </w:r>
      <w:r w:rsidR="00C01AFC" w:rsidRPr="00692DB8">
        <w:rPr>
          <w:rFonts w:ascii="TH SarabunIT๙" w:hAnsi="TH SarabunIT๙" w:cs="TH SarabunIT๙"/>
          <w:color w:val="000000" w:themeColor="text1"/>
          <w:sz w:val="32"/>
          <w:szCs w:val="32"/>
        </w:rPr>
        <w:t>,</w:t>
      </w:r>
      <w:r w:rsidR="00C01AFC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๐๐๐</w:t>
      </w:r>
      <w:r w:rsidR="0083145C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C01AFC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บ</w:t>
      </w:r>
      <w:r w:rsidR="0083145C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าท</w:t>
      </w:r>
      <w:r w:rsidR="0039789B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- </w:t>
      </w:r>
      <w:r w:rsidR="0083145C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ค่าที่พัก </w:t>
      </w:r>
      <w:r w:rsidR="00C01AFC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จำนวน ๒ คืน  ๓ ห้อง ๆ ละ ๑</w:t>
      </w:r>
      <w:r w:rsidR="00C01AFC" w:rsidRPr="00692DB8">
        <w:rPr>
          <w:rFonts w:ascii="TH SarabunIT๙" w:hAnsi="TH SarabunIT๙" w:cs="TH SarabunIT๙"/>
          <w:color w:val="000000" w:themeColor="text1"/>
          <w:sz w:val="32"/>
          <w:szCs w:val="32"/>
        </w:rPr>
        <w:t>,</w:t>
      </w:r>
      <w:r w:rsidR="0083145C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0๐๐. </w:t>
      </w:r>
      <w:r w:rsidR="0083145C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83145C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83145C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  </w:t>
      </w:r>
      <w:r w:rsidR="0083145C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เป็นเงิน </w:t>
      </w:r>
      <w:r w:rsidR="00C01AFC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๗</w:t>
      </w:r>
      <w:r w:rsidR="00C01AFC" w:rsidRPr="00692DB8">
        <w:rPr>
          <w:rFonts w:ascii="TH SarabunIT๙" w:hAnsi="TH SarabunIT๙" w:cs="TH SarabunIT๙"/>
          <w:color w:val="000000" w:themeColor="text1"/>
          <w:sz w:val="32"/>
          <w:szCs w:val="32"/>
        </w:rPr>
        <w:t>,</w:t>
      </w:r>
      <w:r w:rsidR="0083145C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๒๐๐ บาท</w:t>
      </w:r>
      <w:r w:rsidR="0039789B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- </w:t>
      </w:r>
      <w:r w:rsidR="00C01AFC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ค่าพาหนะ บุคคลต้นแบบในการเดินทางมากล่าวปาฐก</w:t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ถา</w:t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   </w:t>
      </w:r>
      <w:r w:rsidR="00C01AFC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เป็นเงิน ๑๐</w:t>
      </w:r>
      <w:r w:rsidR="00C01AFC" w:rsidRPr="00692DB8">
        <w:rPr>
          <w:rFonts w:ascii="TH SarabunIT๙" w:hAnsi="TH SarabunIT๙" w:cs="TH SarabunIT๙"/>
          <w:color w:val="000000" w:themeColor="text1"/>
          <w:sz w:val="32"/>
          <w:szCs w:val="32"/>
        </w:rPr>
        <w:t>,</w:t>
      </w:r>
      <w:r w:rsidR="00C01AFC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๐๐๐ บาท</w:t>
      </w:r>
      <w:r w:rsidR="0039789B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- </w:t>
      </w:r>
      <w:r w:rsidR="00C01AFC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ค่าสถานที่ (เต็นท์/เครื่องเสียง/เก้าอี้/โต๊ะ/ระบบไฟฟ้า/ สถานที่ในการจัดตลาดนัดและออกร้าน/ห้อง</w:t>
      </w:r>
      <w:r w:rsidR="0039789B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39789B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  </w:t>
      </w:r>
      <w:r w:rsidR="00C01AFC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ประชุม/)</w:t>
      </w:r>
      <w:r w:rsidR="0083145C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  </w:t>
      </w:r>
      <w:r w:rsidR="00C01AFC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เป็นเงิน ๕๐</w:t>
      </w:r>
      <w:r w:rsidR="00C01AFC" w:rsidRPr="00692DB8">
        <w:rPr>
          <w:rFonts w:ascii="TH SarabunIT๙" w:hAnsi="TH SarabunIT๙" w:cs="TH SarabunIT๙"/>
          <w:color w:val="000000" w:themeColor="text1"/>
          <w:sz w:val="32"/>
          <w:szCs w:val="32"/>
        </w:rPr>
        <w:t>,</w:t>
      </w:r>
      <w:r w:rsidR="00C01AFC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๐๐๐ บาท</w:t>
      </w:r>
      <w:r w:rsidR="0039789B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- ค่าจ้างพิธีกร พิธีกรงาน ๒ คนๆละ</w:t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๒ วันๆละ 3,000  บาท </w:t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   </w:t>
      </w:r>
      <w:r w:rsidR="0039789B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เป็นเงิน 12,000 บาท</w:t>
      </w:r>
      <w:r w:rsidR="0039789B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- ค่าจ้างพิธีกร พิธีกรภาคสนาม ๒ คนๆละ ๒ วันๆ ละ ๑</w:t>
      </w:r>
      <w:r w:rsidR="0039789B" w:rsidRPr="00692DB8">
        <w:rPr>
          <w:rFonts w:ascii="TH SarabunIT๙" w:hAnsi="TH SarabunIT๙" w:cs="TH SarabunIT๙"/>
          <w:color w:val="000000" w:themeColor="text1"/>
          <w:sz w:val="32"/>
          <w:szCs w:val="32"/>
        </w:rPr>
        <w:t>,</w:t>
      </w:r>
      <w:r w:rsidR="0039789B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๐๐๐ บาท</w:t>
      </w:r>
      <w:r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</w:rPr>
        <w:tab/>
        <w:t xml:space="preserve">   </w:t>
      </w:r>
      <w:r w:rsidR="0039789B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เป็นเงิน   4,000 บาท</w:t>
      </w:r>
      <w:r w:rsidR="0039789B" w:rsidRPr="00692DB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="0039789B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- </w:t>
      </w:r>
      <w:r w:rsidR="00C01AFC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ค่</w:t>
      </w:r>
      <w:r w:rsidR="00295D47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าประชาสัมพันธ์  </w:t>
      </w:r>
      <w:r w:rsidR="00C01AFC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(ป้ายประชาสัมพันธ์</w:t>
      </w:r>
      <w:r w:rsidR="00813C84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,ป้ายไวนิล</w:t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) </w:t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   </w:t>
      </w:r>
      <w:r w:rsidR="00C01AFC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เป็นเงิน ๕๐</w:t>
      </w:r>
      <w:r w:rsidR="00C01AFC" w:rsidRPr="00692DB8">
        <w:rPr>
          <w:rFonts w:ascii="TH SarabunIT๙" w:hAnsi="TH SarabunIT๙" w:cs="TH SarabunIT๙"/>
          <w:color w:val="000000" w:themeColor="text1"/>
          <w:sz w:val="32"/>
          <w:szCs w:val="32"/>
        </w:rPr>
        <w:t>,</w:t>
      </w:r>
      <w:r w:rsidR="00C01AFC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๐๐๐ บาท</w:t>
      </w:r>
      <w:r w:rsidR="0039789B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- </w:t>
      </w:r>
      <w:r w:rsidR="00C01AFC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ค่าโล่รางวัล  จำนวน ๔๘ อัน ๆ ละ ๑</w:t>
      </w:r>
      <w:r w:rsidR="00C01AFC" w:rsidRPr="00692DB8">
        <w:rPr>
          <w:rFonts w:ascii="TH SarabunIT๙" w:hAnsi="TH SarabunIT๙" w:cs="TH SarabunIT๙"/>
          <w:color w:val="000000" w:themeColor="text1"/>
          <w:sz w:val="32"/>
          <w:szCs w:val="32"/>
        </w:rPr>
        <w:t>,</w:t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๕๐๐ บาท</w:t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   </w:t>
      </w:r>
      <w:r w:rsidR="0039789B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เป็นเงิน </w:t>
      </w:r>
      <w:r w:rsidR="00C01AFC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๗๒</w:t>
      </w:r>
      <w:r w:rsidR="00C01AFC" w:rsidRPr="00692DB8">
        <w:rPr>
          <w:rFonts w:ascii="TH SarabunIT๙" w:hAnsi="TH SarabunIT๙" w:cs="TH SarabunIT๙"/>
          <w:color w:val="000000" w:themeColor="text1"/>
          <w:sz w:val="32"/>
          <w:szCs w:val="32"/>
        </w:rPr>
        <w:t>,</w:t>
      </w:r>
      <w:r w:rsidR="00C01AFC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๐๐๐ บาท</w:t>
      </w:r>
    </w:p>
    <w:p w:rsidR="001D4F66" w:rsidRPr="00692DB8" w:rsidRDefault="0039789B" w:rsidP="001D4F66">
      <w:pPr>
        <w:pStyle w:val="a5"/>
        <w:ind w:left="1800"/>
        <w:jc w:val="right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692DB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รวมเป็นเงินหมวดค่าใช้สอย  เป็นเงิน </w:t>
      </w:r>
      <w:r w:rsidR="00037CCE" w:rsidRPr="00692DB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508</w:t>
      </w:r>
      <w:r w:rsidRPr="00692DB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,</w:t>
      </w:r>
      <w:r w:rsidR="00037CCE" w:rsidRPr="00692DB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10</w:t>
      </w:r>
      <w:r w:rsidRPr="00692DB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0 บาท</w:t>
      </w:r>
      <w:r w:rsidR="00037CCE" w:rsidRPr="00692DB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       </w:t>
      </w:r>
    </w:p>
    <w:p w:rsidR="001D4F66" w:rsidRPr="00692DB8" w:rsidRDefault="001D4F66" w:rsidP="00037CCE">
      <w:pPr>
        <w:pStyle w:val="a5"/>
        <w:ind w:left="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692DB8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- ค่าวัสดุ</w:t>
      </w:r>
    </w:p>
    <w:p w:rsidR="00295D47" w:rsidRPr="00692DB8" w:rsidRDefault="00037CCE" w:rsidP="00037CCE">
      <w:pPr>
        <w:pStyle w:val="a5"/>
        <w:ind w:left="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692DB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  <w:r w:rsidR="001D4F66" w:rsidRPr="00692DB8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- </w:t>
      </w:r>
      <w:r w:rsidR="00C01AFC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ค่าวัสดุโครงการ/และค่าใช้จ่ายอื่น ๆ</w:t>
      </w:r>
      <w:r w:rsidR="00C01AFC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1545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1545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1545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1545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  </w:t>
      </w:r>
      <w:r w:rsidR="00C01AFC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เป็นเงิน  ๓๖</w:t>
      </w:r>
      <w:r w:rsidR="00C01AFC" w:rsidRPr="00692DB8">
        <w:rPr>
          <w:rFonts w:ascii="TH SarabunIT๙" w:hAnsi="TH SarabunIT๙" w:cs="TH SarabunIT๙"/>
          <w:color w:val="000000" w:themeColor="text1"/>
          <w:sz w:val="32"/>
          <w:szCs w:val="32"/>
        </w:rPr>
        <w:t>,</w:t>
      </w:r>
      <w:r w:rsidR="00C01AFC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8๘๐ บาท</w:t>
      </w:r>
      <w:r w:rsidR="00295D47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295D47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295D47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295D47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295D47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295D47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295D47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295D47" w:rsidRPr="00692DB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รวมเป็นเงินหมวดค่า</w:t>
      </w:r>
      <w:r w:rsidRPr="00692DB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วัสดุ</w:t>
      </w:r>
      <w:r w:rsidR="00295D47" w:rsidRPr="00692DB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 เป็นเงิน </w:t>
      </w:r>
      <w:r w:rsidRPr="00692DB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36</w:t>
      </w:r>
      <w:r w:rsidR="00295D47" w:rsidRPr="00692DB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,880 บาท</w:t>
      </w:r>
    </w:p>
    <w:p w:rsidR="00C01AFC" w:rsidRPr="00692DB8" w:rsidRDefault="00295D47" w:rsidP="00295D47">
      <w:pPr>
        <w:pStyle w:val="a5"/>
        <w:ind w:left="1800"/>
        <w:jc w:val="right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C01AFC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5B7CBA" w:rsidRPr="00692DB8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5B7CBA" w:rsidRPr="00692DB8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5B7CBA" w:rsidRPr="00692DB8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5B7CBA" w:rsidRPr="00692DB8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692DB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รวมเป็นเงินทั้งสิ้น </w:t>
      </w:r>
      <w:r w:rsidR="00C01AFC" w:rsidRPr="00692DB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643,000 บาท</w:t>
      </w:r>
    </w:p>
    <w:p w:rsidR="00412F26" w:rsidRPr="00692DB8" w:rsidRDefault="005B7CBA" w:rsidP="00412F26">
      <w:pPr>
        <w:pStyle w:val="a5"/>
        <w:tabs>
          <w:tab w:val="left" w:pos="426"/>
        </w:tabs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692DB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692DB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692DB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692DB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="00343090" w:rsidRPr="00692DB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</w:p>
    <w:p w:rsidR="00C45A3A" w:rsidRPr="00692DB8" w:rsidRDefault="00692DB8" w:rsidP="00412F26">
      <w:pPr>
        <w:pStyle w:val="a5"/>
        <w:tabs>
          <w:tab w:val="left" w:pos="426"/>
        </w:tabs>
        <w:ind w:left="0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กิจกรรมที่ </w:t>
      </w:r>
      <w:r w:rsidR="00412F26" w:rsidRPr="00692DB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3. </w:t>
      </w:r>
      <w:r w:rsidR="00366DB4" w:rsidRPr="00692DB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กิจกรรมตลาดนัดศิลปะเมืองตานี</w:t>
      </w:r>
      <w: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งบประมาณ 630,000 บาท</w:t>
      </w:r>
    </w:p>
    <w:p w:rsidR="001D4F66" w:rsidRPr="00692DB8" w:rsidRDefault="001D4F66" w:rsidP="00412F26">
      <w:pPr>
        <w:pStyle w:val="a5"/>
        <w:tabs>
          <w:tab w:val="left" w:pos="426"/>
        </w:tabs>
        <w:ind w:left="0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692DB8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- </w:t>
      </w:r>
      <w:r w:rsidRPr="00692DB8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ค่าใช้สอย</w:t>
      </w:r>
    </w:p>
    <w:p w:rsidR="00412F26" w:rsidRPr="00692DB8" w:rsidRDefault="00366DB4" w:rsidP="00366DB4">
      <w:pPr>
        <w:pStyle w:val="a5"/>
        <w:tabs>
          <w:tab w:val="left" w:pos="426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- ค่าตอบแทนการสาธิตภูมิปัญญาท้องถิ่น จำนวน 4 วัน</w:t>
      </w:r>
      <w:r w:rsidR="00DF6D78" w:rsidRPr="00692DB8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x</w:t>
      </w:r>
      <w:r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10 ภูมิปัญญา </w:t>
      </w:r>
      <w:r w:rsidR="00DF6D78" w:rsidRPr="00692DB8">
        <w:rPr>
          <w:rFonts w:ascii="TH SarabunIT๙" w:hAnsi="TH SarabunIT๙" w:cs="TH SarabunIT๙"/>
          <w:color w:val="000000" w:themeColor="text1"/>
          <w:sz w:val="32"/>
          <w:szCs w:val="32"/>
        </w:rPr>
        <w:t>x</w:t>
      </w:r>
      <w:r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2,500 บาท </w:t>
      </w:r>
    </w:p>
    <w:p w:rsidR="00366DB4" w:rsidRPr="00692DB8" w:rsidRDefault="00154595" w:rsidP="00366DB4">
      <w:pPr>
        <w:pStyle w:val="a5"/>
        <w:tabs>
          <w:tab w:val="left" w:pos="426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 </w:t>
      </w:r>
      <w:r w:rsidR="00366DB4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เป็นเงิน 100,000 บาท</w:t>
      </w:r>
    </w:p>
    <w:p w:rsidR="00412F26" w:rsidRPr="00692DB8" w:rsidRDefault="00366DB4" w:rsidP="00366DB4">
      <w:pPr>
        <w:pStyle w:val="a5"/>
        <w:tabs>
          <w:tab w:val="left" w:pos="426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- ค่าตอบแทนการแสดงศิลปวัฒนธรรมท้องถิ่น จำนวน 4 วัน </w:t>
      </w:r>
      <w:r w:rsidR="00DF6D78" w:rsidRPr="00692DB8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x </w:t>
      </w:r>
      <w:r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8 ชุด </w:t>
      </w:r>
      <w:r w:rsidR="00DF6D78" w:rsidRPr="00692DB8">
        <w:rPr>
          <w:rFonts w:ascii="TH SarabunIT๙" w:hAnsi="TH SarabunIT๙" w:cs="TH SarabunIT๙"/>
          <w:color w:val="000000" w:themeColor="text1"/>
          <w:sz w:val="32"/>
          <w:szCs w:val="32"/>
        </w:rPr>
        <w:t>x</w:t>
      </w:r>
      <w:r w:rsidR="00412F26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5,000 บาท </w:t>
      </w:r>
    </w:p>
    <w:p w:rsidR="00366DB4" w:rsidRPr="00692DB8" w:rsidRDefault="00154595" w:rsidP="00366DB4">
      <w:pPr>
        <w:pStyle w:val="a5"/>
        <w:tabs>
          <w:tab w:val="left" w:pos="426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 </w:t>
      </w:r>
      <w:r w:rsidR="00366DB4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เป็นเงิน 160,000 บาท</w:t>
      </w:r>
    </w:p>
    <w:p w:rsidR="00366DB4" w:rsidRPr="00692DB8" w:rsidRDefault="00366DB4" w:rsidP="00366DB4">
      <w:pPr>
        <w:pStyle w:val="a5"/>
        <w:tabs>
          <w:tab w:val="left" w:pos="426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- ค่าตอบแทนพิธีกร จำนวน 1 คน </w:t>
      </w:r>
      <w:r w:rsidR="00DF6D78" w:rsidRPr="00692DB8">
        <w:rPr>
          <w:rFonts w:ascii="TH SarabunIT๙" w:hAnsi="TH SarabunIT๙" w:cs="TH SarabunIT๙"/>
          <w:color w:val="000000" w:themeColor="text1"/>
          <w:sz w:val="32"/>
          <w:szCs w:val="32"/>
        </w:rPr>
        <w:t>x</w:t>
      </w:r>
      <w:r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4 วัน </w:t>
      </w:r>
      <w:r w:rsidR="00DF6D78" w:rsidRPr="00692DB8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x </w:t>
      </w:r>
      <w:r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2,000 บาท </w:t>
      </w:r>
      <w:r w:rsidR="00412F26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412F26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412F26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    </w:t>
      </w:r>
      <w:r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เป็นเงิน 8,000 บาท</w:t>
      </w:r>
    </w:p>
    <w:p w:rsidR="00154595" w:rsidRDefault="00154595" w:rsidP="00366DB4">
      <w:pPr>
        <w:pStyle w:val="a5"/>
        <w:tabs>
          <w:tab w:val="left" w:pos="426"/>
        </w:tabs>
        <w:rPr>
          <w:rFonts w:ascii="TH SarabunIT๙" w:hAnsi="TH SarabunIT๙" w:cs="TH SarabunIT๙" w:hint="cs"/>
          <w:color w:val="000000" w:themeColor="text1"/>
          <w:sz w:val="32"/>
          <w:szCs w:val="32"/>
        </w:rPr>
      </w:pPr>
    </w:p>
    <w:p w:rsidR="00154595" w:rsidRDefault="00154595" w:rsidP="00366DB4">
      <w:pPr>
        <w:pStyle w:val="a5"/>
        <w:tabs>
          <w:tab w:val="left" w:pos="426"/>
        </w:tabs>
        <w:rPr>
          <w:rFonts w:ascii="TH SarabunIT๙" w:hAnsi="TH SarabunIT๙" w:cs="TH SarabunIT๙" w:hint="cs"/>
          <w:color w:val="000000" w:themeColor="text1"/>
          <w:sz w:val="32"/>
          <w:szCs w:val="32"/>
        </w:rPr>
      </w:pPr>
    </w:p>
    <w:p w:rsidR="00412F26" w:rsidRPr="00692DB8" w:rsidRDefault="00366DB4" w:rsidP="00366DB4">
      <w:pPr>
        <w:pStyle w:val="a5"/>
        <w:tabs>
          <w:tab w:val="left" w:pos="426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lastRenderedPageBreak/>
        <w:t>- ค่าตอบแทนภูมิปัญญาในการให้ความรู้เกี่ยวกับผลงานศิล</w:t>
      </w:r>
      <w:r w:rsidR="00412F26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ปวัฒนธรรม จำนวน 4 คนๆ ละ 4 วันๆ</w:t>
      </w:r>
    </w:p>
    <w:p w:rsidR="00A90B12" w:rsidRPr="00692DB8" w:rsidRDefault="00366DB4" w:rsidP="00154595">
      <w:pPr>
        <w:pStyle w:val="a5"/>
        <w:tabs>
          <w:tab w:val="left" w:pos="426"/>
        </w:tabs>
        <w:ind w:left="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ละ 1,000 บาท </w:t>
      </w:r>
      <w:r w:rsidR="00412F26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412F26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412F26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412F26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412F26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412F26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412F26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     </w:t>
      </w:r>
      <w:r w:rsidR="00154595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  </w:t>
      </w:r>
      <w:r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เป็นเงิน 16,000 บาท</w:t>
      </w:r>
    </w:p>
    <w:p w:rsidR="00E01823" w:rsidRPr="00692DB8" w:rsidRDefault="00A90B12" w:rsidP="001D4F66">
      <w:pPr>
        <w:pStyle w:val="a5"/>
        <w:tabs>
          <w:tab w:val="left" w:pos="426"/>
        </w:tabs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92DB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รวมเป็นเงินหมวดค่าตอบแทน  เป็นเงิน 284,000 บาท</w:t>
      </w:r>
    </w:p>
    <w:p w:rsidR="001D4F66" w:rsidRPr="00692DB8" w:rsidRDefault="001D4F66" w:rsidP="001D4F66">
      <w:pPr>
        <w:pStyle w:val="a5"/>
        <w:tabs>
          <w:tab w:val="left" w:pos="426"/>
        </w:tabs>
        <w:ind w:left="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692DB8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- ค่าใช้สอย</w:t>
      </w:r>
    </w:p>
    <w:p w:rsidR="00366DB4" w:rsidRPr="00692DB8" w:rsidRDefault="00E01823" w:rsidP="00366DB4">
      <w:pPr>
        <w:pStyle w:val="a5"/>
        <w:tabs>
          <w:tab w:val="left" w:pos="426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- </w:t>
      </w:r>
      <w:r w:rsidR="00366DB4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ค่าจ้างเหมาจัดนิทรรศการ ภาพเก่าเล่าเรื่อง </w:t>
      </w:r>
      <w:r w:rsidR="001545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1545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1545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1545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   </w:t>
      </w:r>
      <w:r w:rsidR="00366DB4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เป็นเงิน 70,000 บาท</w:t>
      </w:r>
    </w:p>
    <w:p w:rsidR="00366DB4" w:rsidRPr="00692DB8" w:rsidRDefault="00366DB4" w:rsidP="00366DB4">
      <w:pPr>
        <w:pStyle w:val="a5"/>
        <w:tabs>
          <w:tab w:val="left" w:pos="426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- จัดกิจกรรมสรรสร้างงานศิลปะให้กับเด็กและเยาวชน จำนวน 4 วัน </w:t>
      </w:r>
      <w:r w:rsidR="001545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1545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 </w:t>
      </w:r>
      <w:r w:rsidR="00E01823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เป็นเงิน 100,000</w:t>
      </w:r>
      <w:r w:rsidR="00154595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บาท</w:t>
      </w:r>
    </w:p>
    <w:p w:rsidR="00366DB4" w:rsidRPr="00692DB8" w:rsidRDefault="00366DB4" w:rsidP="00366DB4">
      <w:pPr>
        <w:pStyle w:val="a5"/>
        <w:tabs>
          <w:tab w:val="left" w:pos="426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- </w:t>
      </w:r>
      <w:r w:rsidR="009819C4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ค่าจ้างเหมาจัดสถานที่และตกแต่งสถานที่จัดงาน  </w:t>
      </w:r>
      <w:r w:rsidR="001545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1545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1545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1545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 </w:t>
      </w:r>
      <w:r w:rsidR="00E01823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เป็นเงิน 150,000</w:t>
      </w:r>
      <w:r w:rsidR="00154595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9819C4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บาท</w:t>
      </w:r>
    </w:p>
    <w:p w:rsidR="00A90B12" w:rsidRPr="00692DB8" w:rsidRDefault="009819C4" w:rsidP="00366DB4">
      <w:pPr>
        <w:pStyle w:val="a5"/>
        <w:tabs>
          <w:tab w:val="left" w:pos="426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- ค่าจ้างเหมาพิธีเปิด  </w:t>
      </w:r>
      <w:r w:rsidR="001545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1545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1545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1545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1545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1545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1545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  </w:t>
      </w:r>
      <w:r w:rsidR="00154595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เป็นเงิน 20,000 บาท</w:t>
      </w:r>
    </w:p>
    <w:p w:rsidR="00E01823" w:rsidRPr="00692DB8" w:rsidRDefault="00E01823" w:rsidP="00796A2A">
      <w:pPr>
        <w:pStyle w:val="a5"/>
        <w:tabs>
          <w:tab w:val="left" w:pos="426"/>
        </w:tabs>
        <w:spacing w:before="120"/>
        <w:contextualSpacing w:val="0"/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92DB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692DB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692DB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692DB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692DB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="00A90B12" w:rsidRPr="00692DB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รวมเป็นเงินหมวดค่าใช้สอย  เป็นเงิน </w:t>
      </w:r>
      <w:r w:rsidR="00934117" w:rsidRPr="00692DB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340</w:t>
      </w:r>
      <w:r w:rsidR="00A90B12" w:rsidRPr="00692DB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,000 บาท</w:t>
      </w:r>
    </w:p>
    <w:p w:rsidR="001D4F66" w:rsidRPr="00692DB8" w:rsidRDefault="001D4F66" w:rsidP="00154595">
      <w:pPr>
        <w:pStyle w:val="a5"/>
        <w:tabs>
          <w:tab w:val="left" w:pos="426"/>
        </w:tabs>
        <w:spacing w:after="0"/>
        <w:ind w:left="0"/>
        <w:contextualSpacing w:val="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692DB8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- </w:t>
      </w:r>
      <w:r w:rsidRPr="00692DB8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ค่าวัสดุ</w:t>
      </w:r>
      <w:r w:rsidR="00E01823" w:rsidRPr="00692DB8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ab/>
        <w:t xml:space="preserve">   </w:t>
      </w:r>
    </w:p>
    <w:p w:rsidR="009819C4" w:rsidRPr="00692DB8" w:rsidRDefault="00E01823" w:rsidP="00154595">
      <w:pPr>
        <w:pStyle w:val="a5"/>
        <w:tabs>
          <w:tab w:val="left" w:pos="426"/>
        </w:tabs>
        <w:spacing w:after="0"/>
        <w:ind w:left="0"/>
        <w:contextualSpacing w:val="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92DB8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1D4F66" w:rsidRPr="00692DB8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1D4F66" w:rsidRPr="00692DB8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9819C4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- ค่าวัสดุโครงการ  </w:t>
      </w:r>
      <w:r w:rsidR="001545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1545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1545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1545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1545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1545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154595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          </w:t>
      </w:r>
      <w:r w:rsidR="009819C4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เป็นเงิน 6,000 บาท </w:t>
      </w:r>
    </w:p>
    <w:p w:rsidR="00796A2A" w:rsidRPr="00692DB8" w:rsidRDefault="00796A2A" w:rsidP="00796A2A">
      <w:pPr>
        <w:pStyle w:val="a5"/>
        <w:tabs>
          <w:tab w:val="left" w:pos="426"/>
        </w:tabs>
        <w:spacing w:after="0"/>
        <w:contextualSpacing w:val="0"/>
        <w:jc w:val="right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692DB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รวมเป็นเงินหมวดค่าวัสดุ  เป็นเงิน 6,000 บาท</w:t>
      </w:r>
    </w:p>
    <w:p w:rsidR="00E01823" w:rsidRPr="00692DB8" w:rsidRDefault="009819C4" w:rsidP="00E01823">
      <w:pPr>
        <w:pStyle w:val="a5"/>
        <w:tabs>
          <w:tab w:val="left" w:pos="426"/>
        </w:tabs>
        <w:spacing w:after="120"/>
        <w:contextualSpacing w:val="0"/>
        <w:jc w:val="right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692DB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รวมเป็นเงิน</w:t>
      </w:r>
      <w:r w:rsidR="00796A2A" w:rsidRPr="00692DB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ทั้งสิ้น</w:t>
      </w:r>
      <w:r w:rsidRPr="00692DB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63</w:t>
      </w:r>
      <w:r w:rsidR="0028753E" w:rsidRPr="00692DB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0</w:t>
      </w:r>
      <w:r w:rsidRPr="00692DB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,000 บาท</w:t>
      </w:r>
    </w:p>
    <w:p w:rsidR="00E01823" w:rsidRPr="00692DB8" w:rsidRDefault="00692DB8" w:rsidP="00E01823">
      <w:pPr>
        <w:pStyle w:val="a5"/>
        <w:tabs>
          <w:tab w:val="left" w:pos="426"/>
        </w:tabs>
        <w:spacing w:after="120"/>
        <w:ind w:left="0"/>
        <w:contextualSpacing w:val="0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กิจกรรมที่ </w:t>
      </w:r>
      <w:r w:rsidR="00D752D8" w:rsidRPr="00692DB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4</w:t>
      </w:r>
      <w:r w:rsidR="00337105" w:rsidRPr="00692DB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. </w:t>
      </w:r>
      <w:r w:rsidR="005D069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กิจกรรม</w:t>
      </w:r>
      <w:r w:rsidR="000534CF" w:rsidRPr="00692DB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การจัดงาน “</w:t>
      </w:r>
      <w:r w:rsidR="00C93A48" w:rsidRPr="00692DB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ปัตตานีเมืองงามวัฒนธรรม ๓ วิถี”</w:t>
      </w:r>
      <w: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งบประมาณ 3,030,000 บาท</w:t>
      </w:r>
    </w:p>
    <w:p w:rsidR="001D4F66" w:rsidRPr="00692DB8" w:rsidRDefault="001D4F66" w:rsidP="00E01823">
      <w:pPr>
        <w:pStyle w:val="a5"/>
        <w:tabs>
          <w:tab w:val="left" w:pos="426"/>
        </w:tabs>
        <w:spacing w:after="120"/>
        <w:ind w:left="0"/>
        <w:contextualSpacing w:val="0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692DB8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- </w:t>
      </w:r>
      <w:r w:rsidRPr="00692DB8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ค่าตอบแทน</w:t>
      </w:r>
    </w:p>
    <w:p w:rsidR="00E01823" w:rsidRPr="00692DB8" w:rsidRDefault="00E01823" w:rsidP="00E01823">
      <w:pPr>
        <w:pStyle w:val="a5"/>
        <w:tabs>
          <w:tab w:val="left" w:pos="426"/>
        </w:tabs>
        <w:spacing w:after="0"/>
        <w:ind w:left="0"/>
        <w:contextualSpacing w:val="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92DB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692DB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="00934117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- </w:t>
      </w:r>
      <w:r w:rsidR="00C93A48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ค่าตอบแทนพิธีกรจำนวน ๑๒ </w:t>
      </w:r>
      <w:r w:rsidR="0028753E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วันๆ ละ 2</w:t>
      </w:r>
      <w:r w:rsidR="005D069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คนๆละ ๓,๐๐๐  บาท</w:t>
      </w:r>
      <w:r w:rsidR="005D069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5D069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  </w:t>
      </w:r>
      <w:r w:rsidR="00C93A48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เป็นเงิน  </w:t>
      </w:r>
      <w:r w:rsidR="0028753E" w:rsidRPr="00692DB8">
        <w:rPr>
          <w:rFonts w:ascii="TH SarabunIT๙" w:hAnsi="TH SarabunIT๙" w:cs="TH SarabunIT๙"/>
          <w:color w:val="000000" w:themeColor="text1"/>
          <w:sz w:val="32"/>
          <w:szCs w:val="32"/>
        </w:rPr>
        <w:t>72</w:t>
      </w:r>
      <w:r w:rsidR="00C93A48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,๐๐๐ บาท</w:t>
      </w:r>
    </w:p>
    <w:p w:rsidR="00E01823" w:rsidRPr="00692DB8" w:rsidRDefault="00E01823" w:rsidP="00E01823">
      <w:pPr>
        <w:pStyle w:val="a5"/>
        <w:tabs>
          <w:tab w:val="left" w:pos="426"/>
        </w:tabs>
        <w:spacing w:after="0"/>
        <w:ind w:left="0"/>
        <w:contextualSpacing w:val="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934117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- </w:t>
      </w:r>
      <w:r w:rsidR="00C93A48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ค่าตอบแทนการสาธิตภูมิปัญญาท้องถิ่น จำนวน </w:t>
      </w:r>
      <w:r w:rsidR="00934117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๑๒ วันๆละ ๑๐ ภูมิๆละ ๕,๐๐๐ บาท     </w:t>
      </w:r>
    </w:p>
    <w:p w:rsidR="00C93A48" w:rsidRPr="00692DB8" w:rsidRDefault="005D069A" w:rsidP="00E01823">
      <w:pPr>
        <w:pStyle w:val="a5"/>
        <w:tabs>
          <w:tab w:val="left" w:pos="426"/>
        </w:tabs>
        <w:spacing w:after="0"/>
        <w:ind w:left="0"/>
        <w:contextualSpacing w:val="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28753E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เป็นเงิน  ๖๐๐,๐๐๐ บาท</w:t>
      </w:r>
    </w:p>
    <w:p w:rsidR="00E01823" w:rsidRPr="00692DB8" w:rsidRDefault="0028753E" w:rsidP="00E01823">
      <w:pPr>
        <w:ind w:right="-142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934117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- </w:t>
      </w:r>
      <w:r w:rsidR="00C93A48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ค่าตอบแทนการแสดงพื้นบ้านจ</w:t>
      </w:r>
      <w:r w:rsidR="00934117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ังหวัดปัตตานี  จำนวน ๑๒ วันๆละ </w:t>
      </w:r>
      <w:r w:rsidR="00C93A48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๕ ชุด</w:t>
      </w:r>
      <w:r w:rsidR="00934117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ๆละ ๕,๐๐๐ </w:t>
      </w:r>
      <w:r w:rsidR="00C93A48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บาท </w:t>
      </w:r>
    </w:p>
    <w:p w:rsidR="00C93A48" w:rsidRPr="00692DB8" w:rsidRDefault="005D069A" w:rsidP="00E01823">
      <w:pPr>
        <w:ind w:right="-142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 </w:t>
      </w:r>
      <w:r w:rsidR="0028753E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เป็นเงิน  ๓๐๐,๐๐๐ บาท</w:t>
      </w:r>
    </w:p>
    <w:p w:rsidR="00E01823" w:rsidRPr="00692DB8" w:rsidRDefault="00934117" w:rsidP="00E01823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- </w:t>
      </w:r>
      <w:r w:rsidR="00C93A48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ค่าตอบแทนการแสดงดิเกฮูลู  จำนวน ๒ คณะๆละ ๑๕,๐๐๐ บาท (คณะจากจังหวัดนราธิวาสและยะลา)</w:t>
      </w:r>
      <w:r w:rsidR="005D069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5D069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5D069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5D069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5D069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5D069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5D069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5D069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5D069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5D069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  </w:t>
      </w:r>
      <w:r w:rsidR="00C93A48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เป็นเงิน ๓๐,๐๐๐ บาท</w:t>
      </w:r>
      <w:r w:rsidR="00E01823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</w:p>
    <w:p w:rsidR="00E01823" w:rsidRPr="00692DB8" w:rsidRDefault="00E01823" w:rsidP="00E01823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934117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- </w:t>
      </w:r>
      <w:r w:rsidR="00C93A48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ค่าตอบแทนวงโยธวาทิตนำขบวนแห่</w:t>
      </w:r>
      <w:r w:rsidR="00012D9F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ง</w:t>
      </w:r>
      <w:r w:rsidR="00C93A48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อัตลักษณ์ทางวัฒนธรรมจำนวน ๑๒ วันๆละ ๖,๐๐๐ บาท </w:t>
      </w:r>
      <w:r w:rsidR="0028753E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</w:p>
    <w:p w:rsidR="00E01823" w:rsidRPr="00692DB8" w:rsidRDefault="005D069A" w:rsidP="00E01823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 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28753E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เป็นเงิน ๗๒,๐๐๐ บาท</w:t>
      </w:r>
    </w:p>
    <w:p w:rsidR="00C93A48" w:rsidRPr="00692DB8" w:rsidRDefault="00E01823" w:rsidP="00E01823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934117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- </w:t>
      </w:r>
      <w:r w:rsidR="000F48E0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ค่าตอบแทนเสวนาการอยู่ร่วมกันในสังคมพหุวัฒนธรรม จำนวน ๒ วันๆละ ๕  คนๆละ ๓ ชม.ๆ</w:t>
      </w:r>
      <w:r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           </w:t>
      </w:r>
      <w:r w:rsidR="000F48E0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ละ ๑,๒๐๐ บาท  </w:t>
      </w:r>
      <w:r w:rsidR="000F48E0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5D069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5D069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5D069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5D069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5D069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5D069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5D069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   </w:t>
      </w:r>
      <w:r w:rsidR="00C93A48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เป็นเงิน</w:t>
      </w:r>
      <w:r w:rsidR="000F48E0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C93A48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๓๖,๐๐๐ บาท</w:t>
      </w:r>
    </w:p>
    <w:p w:rsidR="00E01823" w:rsidRPr="00692DB8" w:rsidRDefault="000F48E0" w:rsidP="00E01823">
      <w:pPr>
        <w:pStyle w:val="a5"/>
        <w:tabs>
          <w:tab w:val="left" w:pos="426"/>
        </w:tabs>
        <w:spacing w:after="0"/>
        <w:contextualSpacing w:val="0"/>
        <w:jc w:val="right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692DB8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692DB8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692DB8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692DB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รวมเป็นเงินหมวดค่าตอบแทน  เป็นเงิน 1,110,000 บาท</w:t>
      </w:r>
    </w:p>
    <w:p w:rsidR="001D4F66" w:rsidRPr="00692DB8" w:rsidRDefault="001D4F66" w:rsidP="001D4F66">
      <w:pPr>
        <w:tabs>
          <w:tab w:val="left" w:pos="426"/>
        </w:tabs>
        <w:spacing w:before="24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692DB8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cs/>
        </w:rPr>
        <w:t>-</w:t>
      </w:r>
      <w:r w:rsidRPr="00692DB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  <w:r w:rsidRPr="00692DB8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ค่าใช้สอย</w:t>
      </w:r>
      <w:r w:rsidR="00E01823" w:rsidRPr="00692DB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="00E01823" w:rsidRPr="00692DB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</w:p>
    <w:p w:rsidR="005D069A" w:rsidRDefault="001D4F66" w:rsidP="005D069A">
      <w:pPr>
        <w:pStyle w:val="a5"/>
        <w:tabs>
          <w:tab w:val="left" w:pos="426"/>
        </w:tabs>
        <w:spacing w:after="0"/>
        <w:ind w:left="0"/>
        <w:contextualSpacing w:val="0"/>
        <w:rPr>
          <w:rFonts w:ascii="TH SarabunIT๙" w:hAnsi="TH SarabunIT๙" w:cs="TH SarabunIT๙" w:hint="cs"/>
          <w:color w:val="000000" w:themeColor="text1"/>
          <w:sz w:val="32"/>
          <w:szCs w:val="32"/>
        </w:rPr>
      </w:pPr>
      <w:r w:rsidRPr="00692DB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692DB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0F48E0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- </w:t>
      </w:r>
      <w:r w:rsidR="00C93A48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ค่าจ้างเหมาจัดนิทรรศการวิถีชีวิตวัฒนธรรม๓  วิ</w:t>
      </w:r>
      <w:r w:rsidR="00E01823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ถี (ไทยพุทธ ไทยมุสลิม  ไทยจีน) </w:t>
      </w:r>
    </w:p>
    <w:p w:rsidR="003145FC" w:rsidRPr="00692DB8" w:rsidRDefault="005D069A" w:rsidP="005D069A">
      <w:pPr>
        <w:pStyle w:val="a5"/>
        <w:tabs>
          <w:tab w:val="left" w:pos="426"/>
        </w:tabs>
        <w:spacing w:after="0"/>
        <w:ind w:left="0"/>
        <w:contextualSpacing w:val="0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C93A48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เป็นเงิน  ๒๔๐,๐๐๐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C93A48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บาท</w:t>
      </w:r>
      <w:r w:rsidR="000F48E0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E01823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E01823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0F48E0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- </w:t>
      </w:r>
      <w:r w:rsidR="00C93A48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ค่าจ้างเหมาจัดนิทรรศการอาวุธและอาภรณ์  </w:t>
      </w:r>
      <w:r w:rsidR="00C93A48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C93A48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C93A48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C93A48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3145FC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เป็นเงิน </w:t>
      </w:r>
      <w:r w:rsidR="00C93A48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๑๐๐,๐๐๐ บาท</w:t>
      </w:r>
    </w:p>
    <w:p w:rsidR="003145FC" w:rsidRPr="00692DB8" w:rsidRDefault="003145FC" w:rsidP="003145FC">
      <w:pPr>
        <w:pStyle w:val="a5"/>
        <w:tabs>
          <w:tab w:val="left" w:pos="426"/>
        </w:tabs>
        <w:spacing w:after="0"/>
        <w:ind w:left="0"/>
        <w:contextualSpacing w:val="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0F48E0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- </w:t>
      </w:r>
      <w:r w:rsidR="00C93A48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ค่าจ้างเหมาจัดนิทรรศการภาพวาด ภาพถ่ายวิถีชีวิตพหุวัฒนธรรมคนในจังหวัดชายแดนภาคใต</w:t>
      </w:r>
      <w:r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้</w:t>
      </w:r>
    </w:p>
    <w:p w:rsidR="00C93A48" w:rsidRPr="00692DB8" w:rsidRDefault="005D069A" w:rsidP="003145FC">
      <w:pPr>
        <w:pStyle w:val="a5"/>
        <w:tabs>
          <w:tab w:val="left" w:pos="426"/>
        </w:tabs>
        <w:spacing w:after="0"/>
        <w:ind w:left="0"/>
        <w:contextualSpacing w:val="0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 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0F48E0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เป็นเงิน </w:t>
      </w:r>
      <w:r w:rsidR="00220E91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๕๐,๐๐๐ บาท</w:t>
      </w:r>
    </w:p>
    <w:p w:rsidR="003145FC" w:rsidRPr="00692DB8" w:rsidRDefault="000F48E0" w:rsidP="003145FC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- </w:t>
      </w:r>
      <w:r w:rsidR="00C93A48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ค่าจ้างทำป้ายงานและแลนมาร์ก “ปัตตานีเมืองงามวัฒนธรรม ๓ วิถี” </w:t>
      </w:r>
      <w:r w:rsidR="00C93A48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5D069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</w:t>
      </w:r>
      <w:r w:rsidR="008C30B7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เป็นเงิน </w:t>
      </w:r>
      <w:r w:rsidR="00C93A48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๕๐,๐๐๐ บาท</w:t>
      </w:r>
      <w:r w:rsidR="003145FC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- </w:t>
      </w:r>
      <w:r w:rsidR="00C93A48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ค่าจ้างทำซุ้มภูมิปัญญา  จำนวน  ๑๐ ซุ้มๆละ  ๑,๘๐๐ บาท</w:t>
      </w:r>
      <w:r w:rsidR="00C93A48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C93A48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5D069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</w:t>
      </w:r>
      <w:r w:rsidR="008C30B7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เป็นเงิน </w:t>
      </w:r>
      <w:r w:rsidR="00C93A48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๑๘,๐๐๐ บาท</w:t>
      </w:r>
    </w:p>
    <w:p w:rsidR="003145FC" w:rsidRPr="00692DB8" w:rsidRDefault="003145FC" w:rsidP="003145FC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0F48E0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- </w:t>
      </w:r>
      <w:r w:rsidR="00C93A48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ค่าจ้างเหมาจัดขบวนแห่</w:t>
      </w:r>
      <w:r w:rsidR="00220E91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ง</w:t>
      </w:r>
      <w:r w:rsidR="00C93A48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อัตลักษณ์ทางวัฒนธรรม จำนวน ๑๒ อำเภอๆละ ๘๐,๐๐๐ บาท  </w:t>
      </w:r>
    </w:p>
    <w:p w:rsidR="00C93A48" w:rsidRPr="00692DB8" w:rsidRDefault="005D069A" w:rsidP="003145FC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 </w:t>
      </w:r>
      <w:r w:rsidR="008C30B7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เป็นเงิน </w:t>
      </w:r>
      <w:r w:rsidR="00220E91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๙๖๐,๐๐๐</w:t>
      </w:r>
      <w:r w:rsidR="003145FC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220E91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บาท</w:t>
      </w:r>
    </w:p>
    <w:p w:rsidR="005D069A" w:rsidRDefault="000F48E0" w:rsidP="00E01823">
      <w:pPr>
        <w:rPr>
          <w:rFonts w:ascii="TH SarabunIT๙" w:hAnsi="TH SarabunIT๙" w:cs="TH SarabunIT๙" w:hint="cs"/>
          <w:color w:val="000000" w:themeColor="text1"/>
          <w:sz w:val="32"/>
          <w:szCs w:val="32"/>
        </w:rPr>
      </w:pPr>
      <w:r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</w:p>
    <w:p w:rsidR="003145FC" w:rsidRPr="00692DB8" w:rsidRDefault="005D069A" w:rsidP="00E01823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lastRenderedPageBreak/>
        <w:tab/>
      </w:r>
      <w:r w:rsidR="000F48E0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- </w:t>
      </w:r>
      <w:r w:rsidR="00C93A48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ค่าจ้างเหมาจัดขบวนแห่</w:t>
      </w:r>
      <w:r w:rsidR="00220E91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ง</w:t>
      </w:r>
      <w:r w:rsidR="00C93A48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อัตลักษณ์ปัตตานีเมืองงามวัฒนธรรม ๓ วิถี  จำนวน ๑  ขบวน  </w:t>
      </w:r>
      <w:r w:rsidR="000F48E0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</w:t>
      </w:r>
    </w:p>
    <w:p w:rsidR="00C93A48" w:rsidRPr="00692DB8" w:rsidRDefault="005D069A" w:rsidP="00E01823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220E91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เป็นเงิน  ๑๕๐,๐๐๐ บาท</w:t>
      </w:r>
    </w:p>
    <w:p w:rsidR="003145FC" w:rsidRPr="00692DB8" w:rsidRDefault="000F48E0" w:rsidP="00E01823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- </w:t>
      </w:r>
      <w:r w:rsidR="00C93A48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ค่าจ้างเหมาพิธีเปิดมหกรรมดนตรี ๓ วัฒนธรรม“ป</w:t>
      </w:r>
      <w:r w:rsidR="003145FC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ัตตานีเมืองงามวัฒนธรรม ๓ วิถี” </w:t>
      </w:r>
    </w:p>
    <w:p w:rsidR="003145FC" w:rsidRPr="00692DB8" w:rsidRDefault="005D069A" w:rsidP="003145FC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C93A48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เป็นเงิน  ๑๐๐,๐๐๐ บาท</w:t>
      </w:r>
    </w:p>
    <w:p w:rsidR="003145FC" w:rsidRPr="00692DB8" w:rsidRDefault="003145FC" w:rsidP="003145FC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8C30B7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- </w:t>
      </w:r>
      <w:r w:rsidR="00C93A48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ค่าจ้างถ่ายภาพนิ่งและภาพเคลื่อนไหว จำนวน ๑๒  วันๆละ ๕,๐๐๐ บาท  </w:t>
      </w:r>
      <w:r w:rsidR="00C93A48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5D069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</w:t>
      </w:r>
      <w:r w:rsidR="005D069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เป็นเงิน </w:t>
      </w:r>
      <w:r w:rsidR="00C93A48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๖๐,๐๐๐ บาท</w:t>
      </w:r>
    </w:p>
    <w:p w:rsidR="005D069A" w:rsidRDefault="003145FC" w:rsidP="003145FC">
      <w:pPr>
        <w:rPr>
          <w:rFonts w:ascii="TH SarabunIT๙" w:hAnsi="TH SarabunIT๙" w:cs="TH SarabunIT๙" w:hint="cs"/>
          <w:color w:val="000000" w:themeColor="text1"/>
          <w:sz w:val="32"/>
          <w:szCs w:val="32"/>
        </w:rPr>
      </w:pPr>
      <w:r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8C30B7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- </w:t>
      </w:r>
      <w:r w:rsidR="00C93A48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ค่าจ้างเหมาจัดสถานที่และตกแต่งสถานที่จัดงานและจุดประธานปล่อยขบวนแห่</w:t>
      </w:r>
      <w:r w:rsidR="00220E91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ง</w:t>
      </w:r>
      <w:r w:rsidR="00C93A48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อัตลักษณ์ทางวัฒนธรรม </w:t>
      </w:r>
      <w:r w:rsidR="005D069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5D069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5D069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5D069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5D069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5D069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5D069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5D069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5D069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C93A48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เป็นเงิน  ๑๕๐,๐๐๐ บาท</w:t>
      </w:r>
      <w:r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8C30B7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- </w:t>
      </w:r>
      <w:r w:rsidR="00C93A48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ค่าอาหารว่างและเครื่องดื่มเจ้าหน้าที่ จำน</w:t>
      </w:r>
      <w:r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วน ๑๒ วันๆละ ๓๕  คนๆละ ๓๕ บาท  </w:t>
      </w:r>
    </w:p>
    <w:p w:rsidR="00C93A48" w:rsidRPr="00692DB8" w:rsidRDefault="005D069A" w:rsidP="003145FC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 </w:t>
      </w:r>
      <w:r w:rsidR="00C93A48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เป็นเงิน  ๑๔,๗๐๐ บาท</w:t>
      </w:r>
      <w:r w:rsidR="003145FC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8C30B7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- </w:t>
      </w:r>
      <w:r w:rsidR="00C93A48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ค่าประชุมติดตามการจัดงาน   </w:t>
      </w:r>
      <w:r w:rsidR="00C93A48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C93A48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C93A48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C93A48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C93A48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  </w:t>
      </w:r>
      <w:r w:rsidR="00C93A48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เป็นเงิน  ๒๐,๐๐๐ บาท</w:t>
      </w:r>
    </w:p>
    <w:p w:rsidR="003145FC" w:rsidRPr="00692DB8" w:rsidRDefault="008C30B7" w:rsidP="003145FC">
      <w:pPr>
        <w:pStyle w:val="a5"/>
        <w:tabs>
          <w:tab w:val="left" w:pos="426"/>
        </w:tabs>
        <w:spacing w:after="0"/>
        <w:contextualSpacing w:val="0"/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92DB8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692DB8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692DB8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692DB8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692DB8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692DB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รวมเป็นเงินหมวดค่า</w:t>
      </w:r>
      <w:r w:rsidR="001D4F66" w:rsidRPr="00692DB8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ใช้สอย</w:t>
      </w:r>
      <w:r w:rsidRPr="00692DB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 เป็นเงิน 1,</w:t>
      </w:r>
      <w:r w:rsidR="006430E2" w:rsidRPr="00692DB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912</w:t>
      </w:r>
      <w:r w:rsidRPr="00692DB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,700 บาท</w:t>
      </w:r>
    </w:p>
    <w:p w:rsidR="001D4F66" w:rsidRPr="00692DB8" w:rsidRDefault="001D4F66" w:rsidP="001D4F66">
      <w:pPr>
        <w:tabs>
          <w:tab w:val="left" w:pos="426"/>
        </w:tabs>
        <w:spacing w:before="240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</w:pPr>
      <w:r w:rsidRPr="00692DB8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cs/>
        </w:rPr>
        <w:t>-</w:t>
      </w:r>
      <w:r w:rsidRPr="00692DB8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ค่าวัสดุ</w:t>
      </w:r>
    </w:p>
    <w:p w:rsidR="00CC6A2E" w:rsidRPr="00692DB8" w:rsidRDefault="003145FC" w:rsidP="005D069A">
      <w:pPr>
        <w:tabs>
          <w:tab w:val="left" w:pos="426"/>
        </w:tabs>
        <w:ind w:left="720"/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92DB8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>-</w:t>
      </w:r>
      <w:r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3921B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ค่าวัสดุ</w:t>
      </w:r>
      <w:r w:rsidR="003921B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3921B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3921B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3921B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3921B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3921B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3921B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3921B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3921B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343090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เป็นเงิน</w:t>
      </w:r>
      <w:r w:rsidR="008C30B7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343090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7,300 บาท</w:t>
      </w:r>
    </w:p>
    <w:p w:rsidR="006430E2" w:rsidRPr="00692DB8" w:rsidRDefault="003921B4" w:rsidP="00E01823">
      <w:pPr>
        <w:pStyle w:val="a5"/>
        <w:tabs>
          <w:tab w:val="left" w:pos="426"/>
        </w:tabs>
        <w:spacing w:after="0"/>
        <w:ind w:left="1800"/>
        <w:contextualSpacing w:val="0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  <w:t xml:space="preserve">  </w:t>
      </w:r>
      <w:r w:rsidR="008C30B7" w:rsidRPr="00692DB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รวมเป็นเงินหมวดค่าวัสดุ  เป็นเงิน 7,300</w:t>
      </w:r>
      <w:r w:rsidR="008C30B7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8C30B7" w:rsidRPr="00692DB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บ</w:t>
      </w:r>
      <w:r w:rsidR="006430E2" w:rsidRPr="00692DB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าท</w:t>
      </w:r>
    </w:p>
    <w:p w:rsidR="00C93A48" w:rsidRPr="00692DB8" w:rsidRDefault="003921B4" w:rsidP="003921B4">
      <w:pPr>
        <w:pStyle w:val="a5"/>
        <w:tabs>
          <w:tab w:val="left" w:pos="426"/>
        </w:tabs>
        <w:spacing w:after="0"/>
        <w:ind w:left="1800"/>
        <w:contextualSpacing w:val="0"/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  <w:t xml:space="preserve"> รวมเป็นเงินทั้งสิ้น </w:t>
      </w:r>
      <w:r w:rsidR="00C93A48" w:rsidRPr="00692DB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๓,๐</w:t>
      </w:r>
      <w:r w:rsidR="00343090" w:rsidRPr="00692DB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30</w:t>
      </w:r>
      <w:r w:rsidR="00C93A48" w:rsidRPr="00692DB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,</w:t>
      </w:r>
      <w:r w:rsidR="00343090" w:rsidRPr="00692DB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0</w:t>
      </w:r>
      <w:r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๐๐ </w:t>
      </w:r>
      <w:r w:rsidR="00C93A48" w:rsidRPr="00692DB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บาท</w:t>
      </w:r>
    </w:p>
    <w:p w:rsidR="006430E2" w:rsidRPr="00692DB8" w:rsidRDefault="006430E2" w:rsidP="00E01823">
      <w:pPr>
        <w:pStyle w:val="a5"/>
        <w:tabs>
          <w:tab w:val="left" w:pos="426"/>
        </w:tabs>
        <w:spacing w:after="0"/>
        <w:ind w:left="1800"/>
        <w:contextualSpacing w:val="0"/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124807" w:rsidRDefault="00692DB8" w:rsidP="00966545">
      <w:pPr>
        <w:rPr>
          <w:rFonts w:ascii="TH SarabunIT๙" w:hAnsi="TH SarabunIT๙" w:cs="TH SarabunIT๙"/>
          <w:b/>
          <w:bCs/>
          <w:color w:val="000000" w:themeColor="text1"/>
          <w:spacing w:val="-1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กิจกรรมที่ </w:t>
      </w:r>
      <w:r w:rsidR="00D752D8" w:rsidRPr="00692DB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5</w:t>
      </w:r>
      <w:r w:rsidR="00E53E1D" w:rsidRPr="00692DB8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. </w:t>
      </w:r>
      <w:r w:rsidR="00E53E1D" w:rsidRPr="00692DB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กิจกรรมเสริมสร้างสังคม</w:t>
      </w:r>
      <w:r w:rsidR="00E53E1D" w:rsidRPr="00692DB8">
        <w:rPr>
          <w:rFonts w:ascii="TH SarabunIT๙" w:hAnsi="TH SarabunIT๙" w:cs="TH SarabunIT๙"/>
          <w:b/>
          <w:bCs/>
          <w:color w:val="000000" w:themeColor="text1"/>
          <w:spacing w:val="-10"/>
          <w:sz w:val="32"/>
          <w:szCs w:val="32"/>
          <w:cs/>
        </w:rPr>
        <w:t>พหุวัฒนธรรม</w:t>
      </w:r>
      <w:r w:rsidR="00384EA0" w:rsidRPr="00692DB8">
        <w:rPr>
          <w:rFonts w:ascii="TH SarabunIT๙" w:hAnsi="TH SarabunIT๙" w:cs="TH SarabunIT๙"/>
          <w:b/>
          <w:bCs/>
          <w:color w:val="000000" w:themeColor="text1"/>
          <w:spacing w:val="-10"/>
          <w:sz w:val="32"/>
          <w:szCs w:val="32"/>
          <w:cs/>
        </w:rPr>
        <w:t>/</w:t>
      </w:r>
      <w:r w:rsidR="00124807" w:rsidRPr="00692DB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แสง สี เสียง สื่อผสมสายน้ำแห่งพหุวัฒนธรรม</w:t>
      </w:r>
    </w:p>
    <w:p w:rsidR="00692DB8" w:rsidRPr="00692DB8" w:rsidRDefault="00692DB8" w:rsidP="00966545">
      <w:pPr>
        <w:rPr>
          <w:rFonts w:ascii="TH SarabunIT๙" w:hAnsi="TH SarabunIT๙" w:cs="TH SarabunIT๙"/>
          <w:b/>
          <w:bCs/>
          <w:color w:val="000000" w:themeColor="text1"/>
          <w:spacing w:val="-10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color w:val="000000" w:themeColor="text1"/>
          <w:spacing w:val="-10"/>
          <w:sz w:val="32"/>
          <w:szCs w:val="32"/>
          <w:cs/>
        </w:rPr>
        <w:t>งบประมาณ 8,000,000 บาท</w:t>
      </w:r>
    </w:p>
    <w:p w:rsidR="003921B4" w:rsidRDefault="001D4F66" w:rsidP="003921B4">
      <w:pPr>
        <w:rPr>
          <w:rFonts w:ascii="TH SarabunIT๙" w:hAnsi="TH SarabunIT๙" w:cs="TH SarabunIT๙" w:hint="cs"/>
          <w:b/>
          <w:bCs/>
          <w:color w:val="000000" w:themeColor="text1"/>
          <w:spacing w:val="-10"/>
          <w:sz w:val="32"/>
          <w:szCs w:val="32"/>
        </w:rPr>
      </w:pPr>
      <w:r w:rsidRPr="00692DB8">
        <w:rPr>
          <w:rFonts w:ascii="TH SarabunIT๙" w:hAnsi="TH SarabunIT๙" w:cs="TH SarabunIT๙"/>
          <w:b/>
          <w:bCs/>
          <w:color w:val="000000" w:themeColor="text1"/>
          <w:spacing w:val="-10"/>
          <w:sz w:val="32"/>
          <w:szCs w:val="32"/>
        </w:rPr>
        <w:t xml:space="preserve">- </w:t>
      </w:r>
      <w:r w:rsidRPr="00692DB8">
        <w:rPr>
          <w:rFonts w:ascii="TH SarabunIT๙" w:hAnsi="TH SarabunIT๙" w:cs="TH SarabunIT๙" w:hint="cs"/>
          <w:b/>
          <w:bCs/>
          <w:color w:val="000000" w:themeColor="text1"/>
          <w:spacing w:val="-10"/>
          <w:sz w:val="32"/>
          <w:szCs w:val="32"/>
          <w:cs/>
        </w:rPr>
        <w:t>ค่าใช้สอย</w:t>
      </w:r>
    </w:p>
    <w:p w:rsidR="00124807" w:rsidRPr="003921B4" w:rsidRDefault="003921B4" w:rsidP="003921B4">
      <w:pPr>
        <w:rPr>
          <w:rFonts w:ascii="TH SarabunIT๙" w:hAnsi="TH SarabunIT๙" w:cs="TH SarabunIT๙"/>
          <w:b/>
          <w:bCs/>
          <w:color w:val="000000" w:themeColor="text1"/>
          <w:spacing w:val="-1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pacing w:val="-10"/>
          <w:sz w:val="32"/>
          <w:szCs w:val="32"/>
          <w:cs/>
        </w:rPr>
        <w:tab/>
        <w:t xml:space="preserve">- </w:t>
      </w:r>
      <w:r w:rsidR="00124807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ค่าจ้างเหมาจัด</w:t>
      </w:r>
      <w:r w:rsidR="00E53E1D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แสง สี เสียง </w:t>
      </w:r>
      <w:r w:rsidR="00124807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สื่อผสม</w:t>
      </w:r>
      <w:r w:rsidR="00E53E1D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สายน้ำแห่งพหุวัฒนธรรม</w:t>
      </w:r>
      <w:r w:rsidR="00966545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 </w:t>
      </w:r>
      <w:r w:rsidR="006430E2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เป็นเงิน</w:t>
      </w:r>
      <w:r w:rsidR="00124807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8,000,000 บาท</w:t>
      </w:r>
    </w:p>
    <w:p w:rsidR="00966545" w:rsidRPr="00692DB8" w:rsidRDefault="001D4F66" w:rsidP="001D4F66">
      <w:pPr>
        <w:pStyle w:val="a5"/>
        <w:tabs>
          <w:tab w:val="left" w:pos="426"/>
        </w:tabs>
        <w:spacing w:after="0"/>
        <w:ind w:left="1800"/>
        <w:contextualSpacing w:val="0"/>
        <w:jc w:val="right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692DB8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Pr="00692DB8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Pr="00692DB8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Pr="00692DB8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Pr="00692DB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รวมเป็นเงินหมวดค่า</w:t>
      </w:r>
      <w:r w:rsidRPr="00692DB8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ใช้สอย</w:t>
      </w:r>
      <w:r w:rsidRPr="00692DB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 เป็นเงิน </w:t>
      </w:r>
      <w:r w:rsidRPr="00692DB8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8,000,000</w:t>
      </w:r>
      <w:r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692DB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บาท</w:t>
      </w:r>
      <w:r w:rsidR="00E53E1D" w:rsidRPr="00692DB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="0072183E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72183E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72183E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72183E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72183E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72183E" w:rsidRPr="00692DB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รวมเป็นเงินทั้งสิ้น    8,000,000  บาท</w:t>
      </w:r>
    </w:p>
    <w:p w:rsidR="001D4F66" w:rsidRPr="00692DB8" w:rsidRDefault="001D4F66" w:rsidP="001D4F66">
      <w:pPr>
        <w:pStyle w:val="a5"/>
        <w:tabs>
          <w:tab w:val="left" w:pos="426"/>
        </w:tabs>
        <w:spacing w:after="0"/>
        <w:ind w:left="1800"/>
        <w:contextualSpacing w:val="0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474968" w:rsidRPr="00692DB8" w:rsidRDefault="00692DB8" w:rsidP="00692DB8">
      <w:pPr>
        <w:spacing w:before="240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กิจกรรมที่ </w:t>
      </w:r>
      <w:r w:rsidR="00474968" w:rsidRPr="00692DB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๖. กิจกรรมการสำรวจคัดสรรเรื่องเล่าและการพัฒนาผู้เล่าเรื่องเพื่อส่งเสริมการเรียนรู้อย่างสร้างสรรค์และสนับสนุนการท่องเที่ยวทางวัฒนธรรมของจังหวัดปัตตานี</w:t>
      </w:r>
      <w: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ab/>
      </w: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งบประมาณ 1,000,000 บาท</w:t>
      </w:r>
    </w:p>
    <w:p w:rsidR="001D4F66" w:rsidRPr="00692DB8" w:rsidRDefault="001D4F66" w:rsidP="00E01823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692DB8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- </w:t>
      </w:r>
      <w:r w:rsidRPr="00692DB8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ค่าใช้สอย</w:t>
      </w:r>
    </w:p>
    <w:p w:rsidR="00474968" w:rsidRPr="00692DB8" w:rsidRDefault="003921B4" w:rsidP="00E01823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- </w:t>
      </w:r>
      <w:r w:rsidR="00474968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การสำรวจคัดสรรเร</w:t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ื่องเล่า</w:t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            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เป็นเงิน</w:t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๕๐๐,๐๐๐ </w:t>
      </w:r>
      <w:r w:rsidR="00474968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บาท</w:t>
      </w:r>
    </w:p>
    <w:p w:rsidR="00474968" w:rsidRPr="00692DB8" w:rsidRDefault="003921B4" w:rsidP="00E01823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- </w:t>
      </w:r>
      <w:r w:rsidR="00474968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การพัฒนาผู้เล่าเรื่อง จำนวน  ๕  รุ่นๆละ  ๔๐  คน</w:t>
      </w:r>
      <w:r w:rsidR="00474968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  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เป็นเงิน</w:t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474968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๓๐๐,๐๐๐</w:t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474968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บาท</w:t>
      </w:r>
    </w:p>
    <w:p w:rsidR="00474968" w:rsidRPr="00692DB8" w:rsidRDefault="003921B4" w:rsidP="00E01823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- </w:t>
      </w:r>
      <w:r w:rsidR="00474968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การจัดพิมพ์คู่มือเรื่องเล่า</w:t>
      </w:r>
      <w:r w:rsidR="00474968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474968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474968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474968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  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เป็นเงิน </w:t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๒๐๐,๐๐๐ </w:t>
      </w:r>
      <w:r w:rsidR="00474968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บาท</w:t>
      </w:r>
    </w:p>
    <w:p w:rsidR="001D4F66" w:rsidRPr="00692DB8" w:rsidRDefault="00474968" w:rsidP="001D4F66">
      <w:pPr>
        <w:pStyle w:val="a5"/>
        <w:tabs>
          <w:tab w:val="left" w:pos="426"/>
        </w:tabs>
        <w:spacing w:after="0"/>
        <w:ind w:left="1800"/>
        <w:contextualSpacing w:val="0"/>
        <w:jc w:val="right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1D4F66" w:rsidRPr="00692DB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รวมเป็นเงินหมวดค่า</w:t>
      </w:r>
      <w:r w:rsidR="001D4F66" w:rsidRPr="00692DB8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ใช้สอย</w:t>
      </w:r>
      <w:r w:rsidR="001D4F66" w:rsidRPr="00692DB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 เป็นเงิน </w:t>
      </w:r>
      <w:r w:rsidR="001D4F66" w:rsidRPr="00692DB8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1,000,000</w:t>
      </w:r>
      <w:r w:rsidR="001D4F66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1D4F66" w:rsidRPr="00692DB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บาท</w:t>
      </w:r>
      <w:r w:rsidR="001D4F66" w:rsidRPr="00692DB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="001D4F66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1D4F66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1D4F66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1D4F66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1D4F66" w:rsidRPr="00692D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1D4F66" w:rsidRPr="00692DB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รวมเป็นเงินทั้งสิ้น    </w:t>
      </w:r>
      <w:r w:rsidR="001D4F66" w:rsidRPr="00692DB8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1</w:t>
      </w:r>
      <w:r w:rsidR="001D4F66" w:rsidRPr="00692DB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,000,000  บาท</w:t>
      </w:r>
    </w:p>
    <w:p w:rsidR="001D4F66" w:rsidRPr="008C0F2B" w:rsidRDefault="001D4F66" w:rsidP="001D4F66">
      <w:pPr>
        <w:pStyle w:val="a5"/>
        <w:tabs>
          <w:tab w:val="left" w:pos="426"/>
        </w:tabs>
        <w:spacing w:after="0"/>
        <w:ind w:left="1800"/>
        <w:contextualSpacing w:val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74968" w:rsidRPr="001D4F66" w:rsidRDefault="00474968" w:rsidP="00E01823">
      <w:pPr>
        <w:rPr>
          <w:rFonts w:ascii="TH SarabunIT๙" w:hAnsi="TH SarabunIT๙" w:cs="TH SarabunIT๙"/>
          <w:sz w:val="32"/>
          <w:szCs w:val="32"/>
          <w:cs/>
        </w:rPr>
      </w:pPr>
    </w:p>
    <w:p w:rsidR="00E53E1D" w:rsidRPr="008C0F2B" w:rsidRDefault="0072183E" w:rsidP="00E01823">
      <w:pPr>
        <w:tabs>
          <w:tab w:val="left" w:pos="3012"/>
        </w:tabs>
        <w:rPr>
          <w:rFonts w:ascii="TH SarabunIT๙" w:hAnsi="TH SarabunIT๙" w:cs="TH SarabunIT๙"/>
          <w:sz w:val="32"/>
          <w:szCs w:val="32"/>
          <w:cs/>
        </w:rPr>
      </w:pPr>
      <w:r w:rsidRPr="008C0F2B">
        <w:rPr>
          <w:rFonts w:ascii="TH SarabunIT๙" w:hAnsi="TH SarabunIT๙" w:cs="TH SarabunIT๙"/>
          <w:sz w:val="32"/>
          <w:szCs w:val="32"/>
          <w:cs/>
        </w:rPr>
        <w:tab/>
      </w:r>
    </w:p>
    <w:sectPr w:rsidR="00E53E1D" w:rsidRPr="008C0F2B" w:rsidSect="00E47D73">
      <w:pgSz w:w="11906" w:h="16838"/>
      <w:pgMar w:top="851" w:right="851" w:bottom="567" w:left="1701" w:header="709" w:footer="709" w:gutter="0"/>
      <w:pgNumType w:fmt="thaiNumbers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1C90" w:rsidRDefault="00971C90" w:rsidP="00516F9F">
      <w:r>
        <w:separator/>
      </w:r>
    </w:p>
  </w:endnote>
  <w:endnote w:type="continuationSeparator" w:id="1">
    <w:p w:rsidR="00971C90" w:rsidRDefault="00971C90" w:rsidP="00516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1C90" w:rsidRDefault="00971C90" w:rsidP="00516F9F">
      <w:r>
        <w:separator/>
      </w:r>
    </w:p>
  </w:footnote>
  <w:footnote w:type="continuationSeparator" w:id="1">
    <w:p w:rsidR="00971C90" w:rsidRDefault="00971C90" w:rsidP="00516F9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D279E"/>
    <w:multiLevelType w:val="hybridMultilevel"/>
    <w:tmpl w:val="F78C5C10"/>
    <w:lvl w:ilvl="0" w:tplc="B2A84720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3E213E9"/>
    <w:multiLevelType w:val="hybridMultilevel"/>
    <w:tmpl w:val="5F107C1C"/>
    <w:lvl w:ilvl="0" w:tplc="A9E4433E">
      <w:start w:val="5"/>
      <w:numFmt w:val="thaiNumbers"/>
      <w:lvlText w:val="%1."/>
      <w:lvlJc w:val="left"/>
      <w:pPr>
        <w:ind w:left="502" w:hanging="360"/>
      </w:pPr>
      <w:rPr>
        <w:rFonts w:hint="default"/>
        <w:b/>
        <w:bCs/>
        <w:color w:val="auto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0A514A"/>
    <w:multiLevelType w:val="hybridMultilevel"/>
    <w:tmpl w:val="D4E28206"/>
    <w:lvl w:ilvl="0" w:tplc="2EBC436C">
      <w:start w:val="4"/>
      <w:numFmt w:val="thaiNumbers"/>
      <w:lvlText w:val="%1."/>
      <w:lvlJc w:val="left"/>
      <w:pPr>
        <w:ind w:left="720" w:hanging="360"/>
      </w:pPr>
      <w:rPr>
        <w:rFonts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493899"/>
    <w:multiLevelType w:val="hybridMultilevel"/>
    <w:tmpl w:val="1C92645C"/>
    <w:lvl w:ilvl="0" w:tplc="F34C3A04">
      <w:numFmt w:val="bullet"/>
      <w:lvlText w:val="-"/>
      <w:lvlJc w:val="left"/>
      <w:pPr>
        <w:ind w:left="144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24F22EF"/>
    <w:multiLevelType w:val="hybridMultilevel"/>
    <w:tmpl w:val="CDC6DD58"/>
    <w:lvl w:ilvl="0" w:tplc="FEEA1284">
      <w:start w:val="4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677257"/>
    <w:multiLevelType w:val="hybridMultilevel"/>
    <w:tmpl w:val="8968E5FA"/>
    <w:lvl w:ilvl="0" w:tplc="603A2896">
      <w:start w:val="1"/>
      <w:numFmt w:val="bullet"/>
      <w:lvlText w:val="-"/>
      <w:lvlJc w:val="left"/>
      <w:pPr>
        <w:ind w:left="144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A1251F7"/>
    <w:multiLevelType w:val="hybridMultilevel"/>
    <w:tmpl w:val="C2BE96EC"/>
    <w:lvl w:ilvl="0" w:tplc="076AAA0A">
      <w:start w:val="4"/>
      <w:numFmt w:val="decimal"/>
      <w:lvlText w:val="%1."/>
      <w:lvlJc w:val="left"/>
      <w:pPr>
        <w:ind w:left="720" w:hanging="360"/>
      </w:pPr>
      <w:rPr>
        <w:rFonts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873A81"/>
    <w:multiLevelType w:val="hybridMultilevel"/>
    <w:tmpl w:val="A210BE22"/>
    <w:lvl w:ilvl="0" w:tplc="05D4E174">
      <w:start w:val="10"/>
      <w:numFmt w:val="thaiNumbers"/>
      <w:lvlText w:val="%1."/>
      <w:lvlJc w:val="left"/>
      <w:pPr>
        <w:ind w:left="862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>
    <w:nsid w:val="279424F8"/>
    <w:multiLevelType w:val="hybridMultilevel"/>
    <w:tmpl w:val="887C6272"/>
    <w:lvl w:ilvl="0" w:tplc="0F72C7A2">
      <w:start w:val="1"/>
      <w:numFmt w:val="thaiNumbers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8917BE9"/>
    <w:multiLevelType w:val="hybridMultilevel"/>
    <w:tmpl w:val="0F383BCE"/>
    <w:lvl w:ilvl="0" w:tplc="04090019">
      <w:start w:val="1"/>
      <w:numFmt w:val="thaiNumbers"/>
      <w:lvlText w:val="%1."/>
      <w:lvlJc w:val="left"/>
      <w:pPr>
        <w:ind w:left="928" w:hanging="360"/>
      </w:pPr>
      <w:rPr>
        <w:rFonts w:hint="default"/>
        <w:b/>
        <w:bCs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2AF00475"/>
    <w:multiLevelType w:val="hybridMultilevel"/>
    <w:tmpl w:val="C0BA1200"/>
    <w:lvl w:ilvl="0" w:tplc="57EC8048">
      <w:start w:val="3"/>
      <w:numFmt w:val="bullet"/>
      <w:lvlText w:val="-"/>
      <w:lvlJc w:val="left"/>
      <w:pPr>
        <w:ind w:left="1230" w:hanging="360"/>
      </w:pPr>
      <w:rPr>
        <w:rFonts w:ascii="TH SarabunIT๙" w:eastAsia="Times New Roman" w:hAnsi="TH SarabunIT๙" w:cs="TH SarabunIT๙" w:hint="default"/>
        <w:b/>
      </w:rPr>
    </w:lvl>
    <w:lvl w:ilvl="1" w:tplc="040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1">
    <w:nsid w:val="2B4B1A57"/>
    <w:multiLevelType w:val="hybridMultilevel"/>
    <w:tmpl w:val="F01A9728"/>
    <w:lvl w:ilvl="0" w:tplc="80884E8E">
      <w:start w:val="3"/>
      <w:numFmt w:val="bullet"/>
      <w:lvlText w:val="-"/>
      <w:lvlJc w:val="left"/>
      <w:pPr>
        <w:ind w:left="123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2">
    <w:nsid w:val="30950205"/>
    <w:multiLevelType w:val="hybridMultilevel"/>
    <w:tmpl w:val="76FC0DAA"/>
    <w:lvl w:ilvl="0" w:tplc="A6FCC4F4">
      <w:start w:val="2"/>
      <w:numFmt w:val="bullet"/>
      <w:lvlText w:val="-"/>
      <w:lvlJc w:val="left"/>
      <w:pPr>
        <w:ind w:left="1800" w:hanging="360"/>
      </w:pPr>
      <w:rPr>
        <w:rFonts w:ascii="TH SarabunIT๙" w:eastAsia="Times New Roman" w:hAnsi="TH SarabunIT๙" w:cs="TH SarabunIT๙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>
    <w:nsid w:val="34236BB2"/>
    <w:multiLevelType w:val="hybridMultilevel"/>
    <w:tmpl w:val="8D48A3C6"/>
    <w:lvl w:ilvl="0" w:tplc="C97E69BA">
      <w:start w:val="3"/>
      <w:numFmt w:val="bullet"/>
      <w:lvlText w:val="-"/>
      <w:lvlJc w:val="left"/>
      <w:pPr>
        <w:ind w:left="1215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14">
    <w:nsid w:val="36E233FF"/>
    <w:multiLevelType w:val="hybridMultilevel"/>
    <w:tmpl w:val="7602B3E2"/>
    <w:lvl w:ilvl="0" w:tplc="04090019">
      <w:start w:val="1"/>
      <w:numFmt w:val="thaiNumbers"/>
      <w:lvlText w:val="%1.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4B36E1"/>
    <w:multiLevelType w:val="hybridMultilevel"/>
    <w:tmpl w:val="0F383BCE"/>
    <w:lvl w:ilvl="0" w:tplc="04090019">
      <w:start w:val="1"/>
      <w:numFmt w:val="thaiNumbers"/>
      <w:lvlText w:val="%1."/>
      <w:lvlJc w:val="left"/>
      <w:pPr>
        <w:ind w:left="1932" w:hanging="360"/>
      </w:pPr>
      <w:rPr>
        <w:rFonts w:hint="default"/>
        <w:b/>
        <w:bCs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652" w:hanging="360"/>
      </w:pPr>
    </w:lvl>
    <w:lvl w:ilvl="2" w:tplc="0409001B" w:tentative="1">
      <w:start w:val="1"/>
      <w:numFmt w:val="lowerRoman"/>
      <w:lvlText w:val="%3."/>
      <w:lvlJc w:val="right"/>
      <w:pPr>
        <w:ind w:left="3372" w:hanging="180"/>
      </w:pPr>
    </w:lvl>
    <w:lvl w:ilvl="3" w:tplc="0409000F" w:tentative="1">
      <w:start w:val="1"/>
      <w:numFmt w:val="decimal"/>
      <w:lvlText w:val="%4."/>
      <w:lvlJc w:val="left"/>
      <w:pPr>
        <w:ind w:left="4092" w:hanging="360"/>
      </w:pPr>
    </w:lvl>
    <w:lvl w:ilvl="4" w:tplc="04090019" w:tentative="1">
      <w:start w:val="1"/>
      <w:numFmt w:val="lowerLetter"/>
      <w:lvlText w:val="%5."/>
      <w:lvlJc w:val="left"/>
      <w:pPr>
        <w:ind w:left="4812" w:hanging="360"/>
      </w:pPr>
    </w:lvl>
    <w:lvl w:ilvl="5" w:tplc="0409001B" w:tentative="1">
      <w:start w:val="1"/>
      <w:numFmt w:val="lowerRoman"/>
      <w:lvlText w:val="%6."/>
      <w:lvlJc w:val="right"/>
      <w:pPr>
        <w:ind w:left="5532" w:hanging="180"/>
      </w:pPr>
    </w:lvl>
    <w:lvl w:ilvl="6" w:tplc="0409000F" w:tentative="1">
      <w:start w:val="1"/>
      <w:numFmt w:val="decimal"/>
      <w:lvlText w:val="%7."/>
      <w:lvlJc w:val="left"/>
      <w:pPr>
        <w:ind w:left="6252" w:hanging="360"/>
      </w:pPr>
    </w:lvl>
    <w:lvl w:ilvl="7" w:tplc="04090019" w:tentative="1">
      <w:start w:val="1"/>
      <w:numFmt w:val="lowerLetter"/>
      <w:lvlText w:val="%8."/>
      <w:lvlJc w:val="left"/>
      <w:pPr>
        <w:ind w:left="6972" w:hanging="360"/>
      </w:pPr>
    </w:lvl>
    <w:lvl w:ilvl="8" w:tplc="0409001B" w:tentative="1">
      <w:start w:val="1"/>
      <w:numFmt w:val="lowerRoman"/>
      <w:lvlText w:val="%9."/>
      <w:lvlJc w:val="right"/>
      <w:pPr>
        <w:ind w:left="7692" w:hanging="180"/>
      </w:pPr>
    </w:lvl>
  </w:abstractNum>
  <w:abstractNum w:abstractNumId="16">
    <w:nsid w:val="4741448B"/>
    <w:multiLevelType w:val="multilevel"/>
    <w:tmpl w:val="9F4E20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1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7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98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538" w:hanging="1800"/>
      </w:pPr>
      <w:rPr>
        <w:rFonts w:hint="default"/>
      </w:rPr>
    </w:lvl>
  </w:abstractNum>
  <w:abstractNum w:abstractNumId="17">
    <w:nsid w:val="4FCE69C8"/>
    <w:multiLevelType w:val="hybridMultilevel"/>
    <w:tmpl w:val="4C8635CC"/>
    <w:lvl w:ilvl="0" w:tplc="B5643AEE">
      <w:start w:val="4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07726EF"/>
    <w:multiLevelType w:val="hybridMultilevel"/>
    <w:tmpl w:val="C3286902"/>
    <w:lvl w:ilvl="0" w:tplc="C5C826BE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0C96D71"/>
    <w:multiLevelType w:val="hybridMultilevel"/>
    <w:tmpl w:val="1F12761A"/>
    <w:lvl w:ilvl="0" w:tplc="04090019">
      <w:start w:val="1"/>
      <w:numFmt w:val="thaiNumbers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0">
    <w:nsid w:val="5D3E6133"/>
    <w:multiLevelType w:val="hybridMultilevel"/>
    <w:tmpl w:val="1FD0CCE0"/>
    <w:lvl w:ilvl="0" w:tplc="22F6A20C">
      <w:start w:val="2"/>
      <w:numFmt w:val="bullet"/>
      <w:lvlText w:val="-"/>
      <w:lvlJc w:val="left"/>
      <w:pPr>
        <w:ind w:left="78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1">
    <w:nsid w:val="6467011E"/>
    <w:multiLevelType w:val="hybridMultilevel"/>
    <w:tmpl w:val="0F383BCE"/>
    <w:lvl w:ilvl="0" w:tplc="04090019">
      <w:start w:val="1"/>
      <w:numFmt w:val="thaiNumbers"/>
      <w:lvlText w:val="%1."/>
      <w:lvlJc w:val="left"/>
      <w:pPr>
        <w:ind w:left="2913" w:hanging="360"/>
      </w:pPr>
      <w:rPr>
        <w:rFonts w:hint="default"/>
        <w:b/>
        <w:bCs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3633" w:hanging="360"/>
      </w:pPr>
    </w:lvl>
    <w:lvl w:ilvl="2" w:tplc="0409001B" w:tentative="1">
      <w:start w:val="1"/>
      <w:numFmt w:val="lowerRoman"/>
      <w:lvlText w:val="%3."/>
      <w:lvlJc w:val="right"/>
      <w:pPr>
        <w:ind w:left="4353" w:hanging="180"/>
      </w:pPr>
    </w:lvl>
    <w:lvl w:ilvl="3" w:tplc="0409000F" w:tentative="1">
      <w:start w:val="1"/>
      <w:numFmt w:val="decimal"/>
      <w:lvlText w:val="%4."/>
      <w:lvlJc w:val="left"/>
      <w:pPr>
        <w:ind w:left="5073" w:hanging="360"/>
      </w:pPr>
    </w:lvl>
    <w:lvl w:ilvl="4" w:tplc="04090019" w:tentative="1">
      <w:start w:val="1"/>
      <w:numFmt w:val="lowerLetter"/>
      <w:lvlText w:val="%5."/>
      <w:lvlJc w:val="left"/>
      <w:pPr>
        <w:ind w:left="5793" w:hanging="360"/>
      </w:pPr>
    </w:lvl>
    <w:lvl w:ilvl="5" w:tplc="0409001B" w:tentative="1">
      <w:start w:val="1"/>
      <w:numFmt w:val="lowerRoman"/>
      <w:lvlText w:val="%6."/>
      <w:lvlJc w:val="right"/>
      <w:pPr>
        <w:ind w:left="6513" w:hanging="180"/>
      </w:pPr>
    </w:lvl>
    <w:lvl w:ilvl="6" w:tplc="0409000F" w:tentative="1">
      <w:start w:val="1"/>
      <w:numFmt w:val="decimal"/>
      <w:lvlText w:val="%7."/>
      <w:lvlJc w:val="left"/>
      <w:pPr>
        <w:ind w:left="7233" w:hanging="360"/>
      </w:pPr>
    </w:lvl>
    <w:lvl w:ilvl="7" w:tplc="04090019" w:tentative="1">
      <w:start w:val="1"/>
      <w:numFmt w:val="lowerLetter"/>
      <w:lvlText w:val="%8."/>
      <w:lvlJc w:val="left"/>
      <w:pPr>
        <w:ind w:left="7953" w:hanging="360"/>
      </w:pPr>
    </w:lvl>
    <w:lvl w:ilvl="8" w:tplc="0409001B" w:tentative="1">
      <w:start w:val="1"/>
      <w:numFmt w:val="lowerRoman"/>
      <w:lvlText w:val="%9."/>
      <w:lvlJc w:val="right"/>
      <w:pPr>
        <w:ind w:left="8673" w:hanging="180"/>
      </w:pPr>
    </w:lvl>
  </w:abstractNum>
  <w:abstractNum w:abstractNumId="22">
    <w:nsid w:val="6755695F"/>
    <w:multiLevelType w:val="hybridMultilevel"/>
    <w:tmpl w:val="5072A2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B804A8F"/>
    <w:multiLevelType w:val="hybridMultilevel"/>
    <w:tmpl w:val="45ECECC0"/>
    <w:lvl w:ilvl="0" w:tplc="ECF04B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D4E05B4"/>
    <w:multiLevelType w:val="hybridMultilevel"/>
    <w:tmpl w:val="AC26C1E8"/>
    <w:lvl w:ilvl="0" w:tplc="5D9A7B30">
      <w:start w:val="1"/>
      <w:numFmt w:val="thaiNumbers"/>
      <w:lvlText w:val="%1."/>
      <w:lvlJc w:val="left"/>
      <w:pPr>
        <w:ind w:left="360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6DFD623A"/>
    <w:multiLevelType w:val="hybridMultilevel"/>
    <w:tmpl w:val="C3A04696"/>
    <w:lvl w:ilvl="0" w:tplc="7CBE1EB2">
      <w:start w:val="1"/>
      <w:numFmt w:val="thaiNumbers"/>
      <w:lvlText w:val="%1."/>
      <w:lvlJc w:val="left"/>
      <w:pPr>
        <w:ind w:left="1800" w:hanging="360"/>
      </w:pPr>
      <w:rPr>
        <w:rFonts w:hint="default"/>
        <w:b w:val="0"/>
        <w:bCs/>
        <w:sz w:val="3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>
    <w:nsid w:val="6FA732CE"/>
    <w:multiLevelType w:val="hybridMultilevel"/>
    <w:tmpl w:val="9AC401C8"/>
    <w:lvl w:ilvl="0" w:tplc="5EA43B26">
      <w:start w:val="2"/>
      <w:numFmt w:val="bullet"/>
      <w:lvlText w:val="-"/>
      <w:lvlJc w:val="left"/>
      <w:pPr>
        <w:ind w:left="1080" w:hanging="360"/>
      </w:pPr>
      <w:rPr>
        <w:rFonts w:ascii="TH SarabunIT๙" w:eastAsia="Times New Roman" w:hAnsi="TH SarabunIT๙" w:cs="TH SarabunIT๙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73723844"/>
    <w:multiLevelType w:val="hybridMultilevel"/>
    <w:tmpl w:val="78CA6AEE"/>
    <w:lvl w:ilvl="0" w:tplc="3DD20FE0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56568A2"/>
    <w:multiLevelType w:val="hybridMultilevel"/>
    <w:tmpl w:val="4FD2AB68"/>
    <w:lvl w:ilvl="0" w:tplc="EE9EA30A">
      <w:start w:val="4"/>
      <w:numFmt w:val="thaiNumbers"/>
      <w:lvlText w:val="%1."/>
      <w:lvlJc w:val="left"/>
      <w:pPr>
        <w:ind w:left="720" w:hanging="360"/>
      </w:pPr>
      <w:rPr>
        <w:rFonts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BDA3660"/>
    <w:multiLevelType w:val="hybridMultilevel"/>
    <w:tmpl w:val="8DAA5C94"/>
    <w:lvl w:ilvl="0" w:tplc="2F8EE856">
      <w:start w:val="1"/>
      <w:numFmt w:val="thaiNumbers"/>
      <w:lvlText w:val="%1."/>
      <w:lvlJc w:val="left"/>
      <w:pPr>
        <w:ind w:left="1080" w:hanging="360"/>
      </w:pPr>
      <w:rPr>
        <w:rFonts w:ascii="TH SarabunIT๙" w:eastAsia="Calibri" w:hAnsi="TH SarabunIT๙" w:cs="TH SarabunIT๙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8"/>
  </w:num>
  <w:num w:numId="3">
    <w:abstractNumId w:val="21"/>
  </w:num>
  <w:num w:numId="4">
    <w:abstractNumId w:val="24"/>
  </w:num>
  <w:num w:numId="5">
    <w:abstractNumId w:val="19"/>
  </w:num>
  <w:num w:numId="6">
    <w:abstractNumId w:val="9"/>
  </w:num>
  <w:num w:numId="7">
    <w:abstractNumId w:val="15"/>
  </w:num>
  <w:num w:numId="8">
    <w:abstractNumId w:val="14"/>
  </w:num>
  <w:num w:numId="9">
    <w:abstractNumId w:val="29"/>
  </w:num>
  <w:num w:numId="10">
    <w:abstractNumId w:val="2"/>
  </w:num>
  <w:num w:numId="11">
    <w:abstractNumId w:val="28"/>
  </w:num>
  <w:num w:numId="12">
    <w:abstractNumId w:val="6"/>
  </w:num>
  <w:num w:numId="13">
    <w:abstractNumId w:val="1"/>
  </w:num>
  <w:num w:numId="14">
    <w:abstractNumId w:val="20"/>
  </w:num>
  <w:num w:numId="15">
    <w:abstractNumId w:val="7"/>
  </w:num>
  <w:num w:numId="16">
    <w:abstractNumId w:val="3"/>
  </w:num>
  <w:num w:numId="17">
    <w:abstractNumId w:val="22"/>
  </w:num>
  <w:num w:numId="18">
    <w:abstractNumId w:val="23"/>
  </w:num>
  <w:num w:numId="19">
    <w:abstractNumId w:val="25"/>
  </w:num>
  <w:num w:numId="20">
    <w:abstractNumId w:val="16"/>
  </w:num>
  <w:num w:numId="21">
    <w:abstractNumId w:val="0"/>
  </w:num>
  <w:num w:numId="22">
    <w:abstractNumId w:val="27"/>
  </w:num>
  <w:num w:numId="23">
    <w:abstractNumId w:val="12"/>
  </w:num>
  <w:num w:numId="24">
    <w:abstractNumId w:val="5"/>
  </w:num>
  <w:num w:numId="25">
    <w:abstractNumId w:val="26"/>
  </w:num>
  <w:num w:numId="26">
    <w:abstractNumId w:val="10"/>
  </w:num>
  <w:num w:numId="27">
    <w:abstractNumId w:val="11"/>
  </w:num>
  <w:num w:numId="28">
    <w:abstractNumId w:val="13"/>
  </w:num>
  <w:num w:numId="29">
    <w:abstractNumId w:val="17"/>
  </w:num>
  <w:num w:numId="3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defaultTabStop w:val="720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474968"/>
    <w:rsid w:val="0000191A"/>
    <w:rsid w:val="000074C6"/>
    <w:rsid w:val="00012D9F"/>
    <w:rsid w:val="00025D15"/>
    <w:rsid w:val="00030157"/>
    <w:rsid w:val="00037CCE"/>
    <w:rsid w:val="0004456D"/>
    <w:rsid w:val="00046323"/>
    <w:rsid w:val="00046649"/>
    <w:rsid w:val="00053474"/>
    <w:rsid w:val="000534CF"/>
    <w:rsid w:val="00064431"/>
    <w:rsid w:val="00072B64"/>
    <w:rsid w:val="0008280C"/>
    <w:rsid w:val="0009078E"/>
    <w:rsid w:val="000979E1"/>
    <w:rsid w:val="000A14C1"/>
    <w:rsid w:val="000A6997"/>
    <w:rsid w:val="000B553D"/>
    <w:rsid w:val="000C0105"/>
    <w:rsid w:val="000C62B2"/>
    <w:rsid w:val="000D1A1F"/>
    <w:rsid w:val="000E4B91"/>
    <w:rsid w:val="000F0436"/>
    <w:rsid w:val="000F0EF1"/>
    <w:rsid w:val="000F27E9"/>
    <w:rsid w:val="000F3E02"/>
    <w:rsid w:val="000F48E0"/>
    <w:rsid w:val="001065B8"/>
    <w:rsid w:val="00106EFB"/>
    <w:rsid w:val="00112EA8"/>
    <w:rsid w:val="00115988"/>
    <w:rsid w:val="001164D1"/>
    <w:rsid w:val="00124807"/>
    <w:rsid w:val="001253F1"/>
    <w:rsid w:val="001453F4"/>
    <w:rsid w:val="001478BB"/>
    <w:rsid w:val="00154595"/>
    <w:rsid w:val="00154E0F"/>
    <w:rsid w:val="00155E35"/>
    <w:rsid w:val="00171C55"/>
    <w:rsid w:val="00173FB8"/>
    <w:rsid w:val="00175F67"/>
    <w:rsid w:val="00190DD6"/>
    <w:rsid w:val="0019661E"/>
    <w:rsid w:val="001C0471"/>
    <w:rsid w:val="001D05E1"/>
    <w:rsid w:val="001D2342"/>
    <w:rsid w:val="001D3B4B"/>
    <w:rsid w:val="001D4F66"/>
    <w:rsid w:val="001D7B08"/>
    <w:rsid w:val="001E64FA"/>
    <w:rsid w:val="001F00B7"/>
    <w:rsid w:val="001F15B3"/>
    <w:rsid w:val="00205E77"/>
    <w:rsid w:val="00210531"/>
    <w:rsid w:val="00216EC7"/>
    <w:rsid w:val="00220E91"/>
    <w:rsid w:val="0022236C"/>
    <w:rsid w:val="00240D81"/>
    <w:rsid w:val="00244370"/>
    <w:rsid w:val="00246FAB"/>
    <w:rsid w:val="00254587"/>
    <w:rsid w:val="002637ED"/>
    <w:rsid w:val="002731C2"/>
    <w:rsid w:val="00280092"/>
    <w:rsid w:val="0028575B"/>
    <w:rsid w:val="0028753E"/>
    <w:rsid w:val="002914B9"/>
    <w:rsid w:val="002921E3"/>
    <w:rsid w:val="00293008"/>
    <w:rsid w:val="002943C3"/>
    <w:rsid w:val="00295768"/>
    <w:rsid w:val="00295D47"/>
    <w:rsid w:val="002A0ED1"/>
    <w:rsid w:val="002A3BC4"/>
    <w:rsid w:val="002A67D4"/>
    <w:rsid w:val="002B38FC"/>
    <w:rsid w:val="002B5ADC"/>
    <w:rsid w:val="002C3399"/>
    <w:rsid w:val="002C3446"/>
    <w:rsid w:val="002C619D"/>
    <w:rsid w:val="002D0AE2"/>
    <w:rsid w:val="002D3120"/>
    <w:rsid w:val="002D6096"/>
    <w:rsid w:val="002D6376"/>
    <w:rsid w:val="002E3C90"/>
    <w:rsid w:val="002E6311"/>
    <w:rsid w:val="002F05CC"/>
    <w:rsid w:val="002F7976"/>
    <w:rsid w:val="003016F8"/>
    <w:rsid w:val="0030444F"/>
    <w:rsid w:val="00307088"/>
    <w:rsid w:val="00313216"/>
    <w:rsid w:val="003145FC"/>
    <w:rsid w:val="00316041"/>
    <w:rsid w:val="003275D5"/>
    <w:rsid w:val="00336A39"/>
    <w:rsid w:val="00337105"/>
    <w:rsid w:val="00340DD1"/>
    <w:rsid w:val="00342DDC"/>
    <w:rsid w:val="00343090"/>
    <w:rsid w:val="00355A05"/>
    <w:rsid w:val="00364510"/>
    <w:rsid w:val="00366DB4"/>
    <w:rsid w:val="00370DAD"/>
    <w:rsid w:val="003778DE"/>
    <w:rsid w:val="0038300E"/>
    <w:rsid w:val="00384EA0"/>
    <w:rsid w:val="00385464"/>
    <w:rsid w:val="00386C8A"/>
    <w:rsid w:val="003921B4"/>
    <w:rsid w:val="003938C2"/>
    <w:rsid w:val="00395A91"/>
    <w:rsid w:val="0039789B"/>
    <w:rsid w:val="00397E79"/>
    <w:rsid w:val="003A302E"/>
    <w:rsid w:val="003B138F"/>
    <w:rsid w:val="003D4D3E"/>
    <w:rsid w:val="003E145A"/>
    <w:rsid w:val="003E7301"/>
    <w:rsid w:val="004021F6"/>
    <w:rsid w:val="00402CA8"/>
    <w:rsid w:val="004066A2"/>
    <w:rsid w:val="004105B3"/>
    <w:rsid w:val="00412F26"/>
    <w:rsid w:val="00427047"/>
    <w:rsid w:val="0043324F"/>
    <w:rsid w:val="00433FF4"/>
    <w:rsid w:val="00445199"/>
    <w:rsid w:val="00454589"/>
    <w:rsid w:val="004674E7"/>
    <w:rsid w:val="00467E89"/>
    <w:rsid w:val="00470100"/>
    <w:rsid w:val="00474968"/>
    <w:rsid w:val="00475CDD"/>
    <w:rsid w:val="00483121"/>
    <w:rsid w:val="00487711"/>
    <w:rsid w:val="00492638"/>
    <w:rsid w:val="004957A6"/>
    <w:rsid w:val="004A0DDD"/>
    <w:rsid w:val="004A6CED"/>
    <w:rsid w:val="004A6F13"/>
    <w:rsid w:val="004B6DC3"/>
    <w:rsid w:val="004B7456"/>
    <w:rsid w:val="004C3DAE"/>
    <w:rsid w:val="004C4594"/>
    <w:rsid w:val="004D42C0"/>
    <w:rsid w:val="004E2DF2"/>
    <w:rsid w:val="004E68D7"/>
    <w:rsid w:val="004F4274"/>
    <w:rsid w:val="005020A4"/>
    <w:rsid w:val="0051178B"/>
    <w:rsid w:val="00515208"/>
    <w:rsid w:val="00516EBE"/>
    <w:rsid w:val="00516F9F"/>
    <w:rsid w:val="005216BC"/>
    <w:rsid w:val="005239DC"/>
    <w:rsid w:val="00531487"/>
    <w:rsid w:val="005355C5"/>
    <w:rsid w:val="005406BE"/>
    <w:rsid w:val="005509A2"/>
    <w:rsid w:val="005556D8"/>
    <w:rsid w:val="00563678"/>
    <w:rsid w:val="00564148"/>
    <w:rsid w:val="005742C4"/>
    <w:rsid w:val="00591B87"/>
    <w:rsid w:val="005A0FFD"/>
    <w:rsid w:val="005A1343"/>
    <w:rsid w:val="005A4173"/>
    <w:rsid w:val="005B26D7"/>
    <w:rsid w:val="005B7CBA"/>
    <w:rsid w:val="005C4C86"/>
    <w:rsid w:val="005D069A"/>
    <w:rsid w:val="005F39BE"/>
    <w:rsid w:val="00603C4D"/>
    <w:rsid w:val="00604E66"/>
    <w:rsid w:val="006057F2"/>
    <w:rsid w:val="00610FEA"/>
    <w:rsid w:val="0061177C"/>
    <w:rsid w:val="0062173C"/>
    <w:rsid w:val="00624290"/>
    <w:rsid w:val="00631907"/>
    <w:rsid w:val="00635639"/>
    <w:rsid w:val="006430E2"/>
    <w:rsid w:val="006456DB"/>
    <w:rsid w:val="00664AA1"/>
    <w:rsid w:val="00664D95"/>
    <w:rsid w:val="0066576A"/>
    <w:rsid w:val="00672869"/>
    <w:rsid w:val="0067529D"/>
    <w:rsid w:val="006866D8"/>
    <w:rsid w:val="00692DB8"/>
    <w:rsid w:val="006A2161"/>
    <w:rsid w:val="006A781D"/>
    <w:rsid w:val="006B2886"/>
    <w:rsid w:val="006B5B60"/>
    <w:rsid w:val="006C67BD"/>
    <w:rsid w:val="006D116C"/>
    <w:rsid w:val="006D13B6"/>
    <w:rsid w:val="006D20B9"/>
    <w:rsid w:val="006D2F75"/>
    <w:rsid w:val="006E46EB"/>
    <w:rsid w:val="0070453E"/>
    <w:rsid w:val="007050FB"/>
    <w:rsid w:val="00712C31"/>
    <w:rsid w:val="007131D6"/>
    <w:rsid w:val="00713F38"/>
    <w:rsid w:val="0072090F"/>
    <w:rsid w:val="0072183E"/>
    <w:rsid w:val="00737865"/>
    <w:rsid w:val="00740EC0"/>
    <w:rsid w:val="00750F54"/>
    <w:rsid w:val="0075628A"/>
    <w:rsid w:val="00760715"/>
    <w:rsid w:val="00770605"/>
    <w:rsid w:val="00771A78"/>
    <w:rsid w:val="00777112"/>
    <w:rsid w:val="00784306"/>
    <w:rsid w:val="00792F5F"/>
    <w:rsid w:val="00795216"/>
    <w:rsid w:val="00796A2A"/>
    <w:rsid w:val="007A11D4"/>
    <w:rsid w:val="007A46A3"/>
    <w:rsid w:val="007A5A5D"/>
    <w:rsid w:val="007B2C68"/>
    <w:rsid w:val="007B5B6C"/>
    <w:rsid w:val="007C36DB"/>
    <w:rsid w:val="007C75D6"/>
    <w:rsid w:val="007D435C"/>
    <w:rsid w:val="007E2213"/>
    <w:rsid w:val="007E4678"/>
    <w:rsid w:val="007F0AE2"/>
    <w:rsid w:val="007F70BC"/>
    <w:rsid w:val="00807BB0"/>
    <w:rsid w:val="00812216"/>
    <w:rsid w:val="00813836"/>
    <w:rsid w:val="00813C84"/>
    <w:rsid w:val="0083145C"/>
    <w:rsid w:val="0084173A"/>
    <w:rsid w:val="008449A0"/>
    <w:rsid w:val="0085090C"/>
    <w:rsid w:val="0085669A"/>
    <w:rsid w:val="00860F45"/>
    <w:rsid w:val="008652A2"/>
    <w:rsid w:val="00880943"/>
    <w:rsid w:val="00881EA3"/>
    <w:rsid w:val="008C0F2B"/>
    <w:rsid w:val="008C0F54"/>
    <w:rsid w:val="008C30B7"/>
    <w:rsid w:val="008D41F4"/>
    <w:rsid w:val="008D6755"/>
    <w:rsid w:val="008D79C6"/>
    <w:rsid w:val="008D7ADC"/>
    <w:rsid w:val="008E7D61"/>
    <w:rsid w:val="008F6177"/>
    <w:rsid w:val="00900FA7"/>
    <w:rsid w:val="009023AB"/>
    <w:rsid w:val="00903BBA"/>
    <w:rsid w:val="009113F1"/>
    <w:rsid w:val="00915EF7"/>
    <w:rsid w:val="00930A68"/>
    <w:rsid w:val="00932288"/>
    <w:rsid w:val="009328F4"/>
    <w:rsid w:val="00934117"/>
    <w:rsid w:val="0093703B"/>
    <w:rsid w:val="00937DE1"/>
    <w:rsid w:val="00945806"/>
    <w:rsid w:val="00953A2D"/>
    <w:rsid w:val="009568DE"/>
    <w:rsid w:val="00956A1E"/>
    <w:rsid w:val="009600CD"/>
    <w:rsid w:val="00961648"/>
    <w:rsid w:val="009647F9"/>
    <w:rsid w:val="0096613E"/>
    <w:rsid w:val="00966545"/>
    <w:rsid w:val="00971B93"/>
    <w:rsid w:val="00971C90"/>
    <w:rsid w:val="009819C4"/>
    <w:rsid w:val="00982F76"/>
    <w:rsid w:val="0099080A"/>
    <w:rsid w:val="009933CF"/>
    <w:rsid w:val="009937F8"/>
    <w:rsid w:val="009944B0"/>
    <w:rsid w:val="00995237"/>
    <w:rsid w:val="0099745E"/>
    <w:rsid w:val="009A17B5"/>
    <w:rsid w:val="009A3413"/>
    <w:rsid w:val="009A3741"/>
    <w:rsid w:val="009A5ED7"/>
    <w:rsid w:val="009A6D2A"/>
    <w:rsid w:val="009C05BA"/>
    <w:rsid w:val="009C4BB4"/>
    <w:rsid w:val="009C70B2"/>
    <w:rsid w:val="009D0D99"/>
    <w:rsid w:val="009D2225"/>
    <w:rsid w:val="009D2653"/>
    <w:rsid w:val="009D723F"/>
    <w:rsid w:val="009F3EFA"/>
    <w:rsid w:val="009F71C8"/>
    <w:rsid w:val="00A063F9"/>
    <w:rsid w:val="00A06FAC"/>
    <w:rsid w:val="00A070FD"/>
    <w:rsid w:val="00A179E1"/>
    <w:rsid w:val="00A30560"/>
    <w:rsid w:val="00A34948"/>
    <w:rsid w:val="00A34E2C"/>
    <w:rsid w:val="00A354FC"/>
    <w:rsid w:val="00A37921"/>
    <w:rsid w:val="00A428C4"/>
    <w:rsid w:val="00A62E9A"/>
    <w:rsid w:val="00A8120D"/>
    <w:rsid w:val="00A869BB"/>
    <w:rsid w:val="00A90B12"/>
    <w:rsid w:val="00AA540C"/>
    <w:rsid w:val="00AA5751"/>
    <w:rsid w:val="00AA5CB5"/>
    <w:rsid w:val="00AA79F9"/>
    <w:rsid w:val="00AC3778"/>
    <w:rsid w:val="00AD20DB"/>
    <w:rsid w:val="00AD5BD6"/>
    <w:rsid w:val="00B00C0B"/>
    <w:rsid w:val="00B0161A"/>
    <w:rsid w:val="00B03027"/>
    <w:rsid w:val="00B03998"/>
    <w:rsid w:val="00B2119F"/>
    <w:rsid w:val="00B22112"/>
    <w:rsid w:val="00B3646C"/>
    <w:rsid w:val="00B80687"/>
    <w:rsid w:val="00B815D1"/>
    <w:rsid w:val="00B82DFE"/>
    <w:rsid w:val="00BB7947"/>
    <w:rsid w:val="00BD0450"/>
    <w:rsid w:val="00BD7C41"/>
    <w:rsid w:val="00BE713D"/>
    <w:rsid w:val="00BF0EB9"/>
    <w:rsid w:val="00C01AFC"/>
    <w:rsid w:val="00C11A27"/>
    <w:rsid w:val="00C17924"/>
    <w:rsid w:val="00C314FC"/>
    <w:rsid w:val="00C45A3A"/>
    <w:rsid w:val="00C47E7E"/>
    <w:rsid w:val="00C5302E"/>
    <w:rsid w:val="00C55645"/>
    <w:rsid w:val="00C858FA"/>
    <w:rsid w:val="00C86218"/>
    <w:rsid w:val="00C93A48"/>
    <w:rsid w:val="00CA01FF"/>
    <w:rsid w:val="00CA1F86"/>
    <w:rsid w:val="00CA274B"/>
    <w:rsid w:val="00CA2A4B"/>
    <w:rsid w:val="00CA59CB"/>
    <w:rsid w:val="00CC09E1"/>
    <w:rsid w:val="00CC6A2E"/>
    <w:rsid w:val="00CD7986"/>
    <w:rsid w:val="00D10B82"/>
    <w:rsid w:val="00D15313"/>
    <w:rsid w:val="00D25ED7"/>
    <w:rsid w:val="00D42318"/>
    <w:rsid w:val="00D5286A"/>
    <w:rsid w:val="00D53F1E"/>
    <w:rsid w:val="00D718AE"/>
    <w:rsid w:val="00D71CFB"/>
    <w:rsid w:val="00D752D8"/>
    <w:rsid w:val="00D843ED"/>
    <w:rsid w:val="00D85188"/>
    <w:rsid w:val="00D853DF"/>
    <w:rsid w:val="00D86B21"/>
    <w:rsid w:val="00D909E6"/>
    <w:rsid w:val="00D9457F"/>
    <w:rsid w:val="00DA58F3"/>
    <w:rsid w:val="00DC0353"/>
    <w:rsid w:val="00DE434D"/>
    <w:rsid w:val="00DE4500"/>
    <w:rsid w:val="00DE6B4D"/>
    <w:rsid w:val="00DF6D78"/>
    <w:rsid w:val="00E01823"/>
    <w:rsid w:val="00E2304A"/>
    <w:rsid w:val="00E40441"/>
    <w:rsid w:val="00E47D73"/>
    <w:rsid w:val="00E53E1D"/>
    <w:rsid w:val="00E60D09"/>
    <w:rsid w:val="00E6388E"/>
    <w:rsid w:val="00E735B7"/>
    <w:rsid w:val="00E850E9"/>
    <w:rsid w:val="00E94848"/>
    <w:rsid w:val="00E9757E"/>
    <w:rsid w:val="00EA4E9E"/>
    <w:rsid w:val="00EB2E36"/>
    <w:rsid w:val="00EB4564"/>
    <w:rsid w:val="00EB47B7"/>
    <w:rsid w:val="00EB5862"/>
    <w:rsid w:val="00EC5DDE"/>
    <w:rsid w:val="00ED00E1"/>
    <w:rsid w:val="00EE5ABB"/>
    <w:rsid w:val="00EF30BE"/>
    <w:rsid w:val="00EF4017"/>
    <w:rsid w:val="00F1470B"/>
    <w:rsid w:val="00F16900"/>
    <w:rsid w:val="00F2319B"/>
    <w:rsid w:val="00F25763"/>
    <w:rsid w:val="00F3101C"/>
    <w:rsid w:val="00F35517"/>
    <w:rsid w:val="00F46321"/>
    <w:rsid w:val="00F762ED"/>
    <w:rsid w:val="00F77603"/>
    <w:rsid w:val="00F84A4B"/>
    <w:rsid w:val="00F93074"/>
    <w:rsid w:val="00F933BF"/>
    <w:rsid w:val="00F96C9D"/>
    <w:rsid w:val="00FA6549"/>
    <w:rsid w:val="00FC75A9"/>
    <w:rsid w:val="00FE5126"/>
    <w:rsid w:val="00FE7950"/>
    <w:rsid w:val="00FF3A20"/>
    <w:rsid w:val="00FF6A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AE"/>
    <w:rPr>
      <w:rFonts w:ascii="Times New Roman" w:eastAsia="Times New Roman" w:hAnsi="Times New Roman" w:cs="Angsana New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C3DAE"/>
    <w:pPr>
      <w:jc w:val="center"/>
    </w:pPr>
    <w:rPr>
      <w:rFonts w:ascii="Cordia New" w:eastAsia="Cordia New" w:hAnsi="Cordia New"/>
      <w:b/>
      <w:bCs/>
      <w:sz w:val="28"/>
      <w:lang w:eastAsia="zh-CN"/>
    </w:rPr>
  </w:style>
  <w:style w:type="character" w:customStyle="1" w:styleId="a4">
    <w:name w:val="ชื่อเรื่อง อักขระ"/>
    <w:link w:val="a3"/>
    <w:rsid w:val="004C3DAE"/>
    <w:rPr>
      <w:rFonts w:ascii="Cordia New" w:eastAsia="Cordia New" w:hAnsi="Cordia New" w:cs="Angsana New"/>
      <w:b/>
      <w:bCs/>
      <w:sz w:val="28"/>
      <w:lang w:eastAsia="zh-CN"/>
    </w:rPr>
  </w:style>
  <w:style w:type="paragraph" w:styleId="a5">
    <w:name w:val="List Paragraph"/>
    <w:basedOn w:val="a"/>
    <w:uiPriority w:val="34"/>
    <w:qFormat/>
    <w:rsid w:val="00395A91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styleId="a6">
    <w:name w:val="header"/>
    <w:basedOn w:val="a"/>
    <w:link w:val="a7"/>
    <w:uiPriority w:val="99"/>
    <w:unhideWhenUsed/>
    <w:rsid w:val="00115988"/>
    <w:pPr>
      <w:tabs>
        <w:tab w:val="center" w:pos="4513"/>
        <w:tab w:val="right" w:pos="9026"/>
      </w:tabs>
    </w:pPr>
    <w:rPr>
      <w:rFonts w:ascii="Calibri" w:eastAsia="Calibri" w:hAnsi="Calibri" w:cs="Cordia New"/>
      <w:sz w:val="22"/>
    </w:rPr>
  </w:style>
  <w:style w:type="character" w:customStyle="1" w:styleId="a7">
    <w:name w:val="หัวกระดาษ อักขระ"/>
    <w:basedOn w:val="a0"/>
    <w:link w:val="a6"/>
    <w:uiPriority w:val="99"/>
    <w:rsid w:val="00115988"/>
  </w:style>
  <w:style w:type="paragraph" w:styleId="a8">
    <w:name w:val="footer"/>
    <w:basedOn w:val="a"/>
    <w:link w:val="a9"/>
    <w:uiPriority w:val="99"/>
    <w:unhideWhenUsed/>
    <w:rsid w:val="00516F9F"/>
    <w:pPr>
      <w:tabs>
        <w:tab w:val="center" w:pos="4513"/>
        <w:tab w:val="right" w:pos="9026"/>
      </w:tabs>
    </w:pPr>
  </w:style>
  <w:style w:type="character" w:customStyle="1" w:styleId="a9">
    <w:name w:val="ท้ายกระดาษ อักขระ"/>
    <w:link w:val="a8"/>
    <w:uiPriority w:val="99"/>
    <w:rsid w:val="00516F9F"/>
    <w:rPr>
      <w:rFonts w:ascii="Times New Roman" w:eastAsia="Times New Roman" w:hAnsi="Times New Roman" w:cs="Angsana New"/>
      <w:sz w:val="24"/>
    </w:rPr>
  </w:style>
  <w:style w:type="paragraph" w:styleId="aa">
    <w:name w:val="Balloon Text"/>
    <w:basedOn w:val="a"/>
    <w:link w:val="ab"/>
    <w:uiPriority w:val="99"/>
    <w:semiHidden/>
    <w:unhideWhenUsed/>
    <w:rsid w:val="00397E79"/>
    <w:rPr>
      <w:rFonts w:ascii="Tahoma" w:hAnsi="Tahoma"/>
      <w:sz w:val="16"/>
      <w:szCs w:val="20"/>
    </w:rPr>
  </w:style>
  <w:style w:type="character" w:customStyle="1" w:styleId="ab">
    <w:name w:val="ข้อความบอลลูน อักขระ"/>
    <w:link w:val="aa"/>
    <w:uiPriority w:val="99"/>
    <w:semiHidden/>
    <w:rsid w:val="00397E79"/>
    <w:rPr>
      <w:rFonts w:ascii="Tahoma" w:eastAsia="Times New Roman" w:hAnsi="Tahoma" w:cs="Angsana New"/>
      <w:sz w:val="16"/>
      <w:szCs w:val="20"/>
    </w:rPr>
  </w:style>
  <w:style w:type="paragraph" w:styleId="ac">
    <w:name w:val="No Spacing"/>
    <w:uiPriority w:val="1"/>
    <w:qFormat/>
    <w:rsid w:val="001D4F66"/>
    <w:rPr>
      <w:rFonts w:asciiTheme="minorHAnsi" w:eastAsiaTheme="minorHAnsi" w:hAnsiTheme="minorHAnsi" w:cstheme="minorBidi"/>
      <w:sz w:val="22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503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SUS\Desktop\&#3649;&#3585;&#3657;&#3626;&#3656;&#3591;&#3591;&#3634;&#3609;\&#3649;&#3585;&#3657;&#3652;&#3586;&#3611;&#3619;&#3632;&#3617;&#3634;&#3603;&#3585;&#3634;&#3619;&#3619;&#3634;&#3618;&#3621;&#3632;&#3648;&#3629;&#3637;&#3618;&#3604;&#3588;&#3656;&#3634;&#3651;&#3594;&#3657;&#3592;&#3656;&#3634;&#3618;.dot" TargetMode="Externa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651C92-40C5-4380-870F-27BD858D6E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แก้ไขประมาณการรายละเอียดค่าใช้จ่าย</Template>
  <TotalTime>424</TotalTime>
  <Pages>5</Pages>
  <Words>1465</Words>
  <Characters>8357</Characters>
  <Application>Microsoft Office Word</Application>
  <DocSecurity>0</DocSecurity>
  <Lines>69</Lines>
  <Paragraphs>19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cp:lastModifiedBy>DELL</cp:lastModifiedBy>
  <cp:revision>41</cp:revision>
  <cp:lastPrinted>2018-12-24T06:46:00Z</cp:lastPrinted>
  <dcterms:created xsi:type="dcterms:W3CDTF">2018-12-07T10:54:00Z</dcterms:created>
  <dcterms:modified xsi:type="dcterms:W3CDTF">2018-12-26T07:30:00Z</dcterms:modified>
</cp:coreProperties>
</file>